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3094AF4" w14:textId="3D99EB59" w:rsidR="001F199C" w:rsidRPr="006F2942" w:rsidRDefault="001F199C" w:rsidP="001F199C">
      <w:pPr>
        <w:tabs>
          <w:tab w:val="left" w:pos="2127"/>
        </w:tabs>
        <w:spacing w:before="120"/>
        <w:ind w:left="2127" w:hanging="2127"/>
        <w:jc w:val="both"/>
        <w:rPr>
          <w:b/>
          <w:sz w:val="24"/>
        </w:rPr>
      </w:pPr>
      <w:r w:rsidRPr="006F2942">
        <w:rPr>
          <w:b/>
          <w:sz w:val="24"/>
        </w:rPr>
        <w:t>Source:</w:t>
      </w:r>
      <w:r w:rsidRPr="006F2942">
        <w:rPr>
          <w:b/>
          <w:sz w:val="24"/>
        </w:rPr>
        <w:tab/>
        <w:t>HEAD acoustics GmbH</w:t>
      </w:r>
      <w:r w:rsidR="0058584A" w:rsidRPr="006F2942">
        <w:rPr>
          <w:b/>
          <w:sz w:val="24"/>
        </w:rPr>
        <w:t xml:space="preserve">, </w:t>
      </w:r>
      <w:r w:rsidR="007C6B34" w:rsidRPr="006F2942">
        <w:rPr>
          <w:b/>
          <w:sz w:val="24"/>
        </w:rPr>
        <w:t>Intel</w:t>
      </w:r>
    </w:p>
    <w:p w14:paraId="368D45E3" w14:textId="41713F2F" w:rsidR="001F199C" w:rsidRPr="006F2942" w:rsidRDefault="001F199C" w:rsidP="001F199C">
      <w:pPr>
        <w:tabs>
          <w:tab w:val="left" w:pos="2127"/>
        </w:tabs>
        <w:ind w:left="2131" w:hanging="2131"/>
        <w:jc w:val="both"/>
        <w:rPr>
          <w:b/>
          <w:sz w:val="24"/>
          <w:lang w:eastAsia="zh-CN"/>
        </w:rPr>
      </w:pPr>
      <w:r w:rsidRPr="006F2942">
        <w:rPr>
          <w:b/>
          <w:sz w:val="24"/>
        </w:rPr>
        <w:t>Title:</w:t>
      </w:r>
      <w:r w:rsidRPr="006F2942">
        <w:rPr>
          <w:b/>
          <w:sz w:val="24"/>
        </w:rPr>
        <w:tab/>
      </w:r>
      <w:r w:rsidR="00743704" w:rsidRPr="00743704">
        <w:rPr>
          <w:b/>
          <w:sz w:val="24"/>
        </w:rPr>
        <w:t>Preliminary Results of Round Robin Tests for FS_ANTeM</w:t>
      </w:r>
    </w:p>
    <w:p w14:paraId="64BEE7BC" w14:textId="77777777" w:rsidR="001F199C" w:rsidRPr="006F2942" w:rsidRDefault="001F199C" w:rsidP="001F199C">
      <w:pPr>
        <w:tabs>
          <w:tab w:val="left" w:pos="2127"/>
        </w:tabs>
        <w:ind w:left="2131" w:hanging="2131"/>
        <w:jc w:val="both"/>
        <w:rPr>
          <w:b/>
          <w:sz w:val="24"/>
        </w:rPr>
      </w:pPr>
      <w:r w:rsidRPr="006F2942">
        <w:rPr>
          <w:b/>
          <w:sz w:val="24"/>
        </w:rPr>
        <w:t>Document for:</w:t>
      </w:r>
      <w:r w:rsidRPr="006F2942">
        <w:rPr>
          <w:b/>
          <w:sz w:val="24"/>
        </w:rPr>
        <w:tab/>
        <w:t>Discussion</w:t>
      </w:r>
    </w:p>
    <w:p w14:paraId="75D54028" w14:textId="77777777" w:rsidR="001F199C" w:rsidRPr="006F2942" w:rsidRDefault="001F199C" w:rsidP="001F199C">
      <w:pPr>
        <w:pBdr>
          <w:top w:val="single" w:sz="12" w:space="1" w:color="auto"/>
        </w:pBdr>
        <w:spacing w:after="0"/>
        <w:jc w:val="both"/>
      </w:pPr>
    </w:p>
    <w:p w14:paraId="110B33A6" w14:textId="77777777" w:rsidR="001F199C" w:rsidRPr="006F2942" w:rsidRDefault="001F199C" w:rsidP="006537FB">
      <w:pPr>
        <w:pStyle w:val="berschrift1"/>
      </w:pPr>
      <w:r w:rsidRPr="006F2942">
        <w:t>Introduction</w:t>
      </w:r>
    </w:p>
    <w:p w14:paraId="75C9172E" w14:textId="30E46F54" w:rsidR="008C04B7" w:rsidRPr="006F2942" w:rsidRDefault="00397184" w:rsidP="001F199C">
      <w:r w:rsidRPr="006F2942">
        <w:t xml:space="preserve">For device testing in handset mode, the reproduction accuracy of the system according to ETSI ES 202 396-1 </w:t>
      </w:r>
      <w:sdt>
        <w:sdtPr>
          <w:id w:val="-65422872"/>
          <w:citation/>
        </w:sdtPr>
        <w:sdtEndPr/>
        <w:sdtContent>
          <w:r w:rsidRPr="006F2942">
            <w:fldChar w:fldCharType="begin"/>
          </w:r>
          <w:r w:rsidRPr="006F2942">
            <w:instrText xml:space="preserve">CITATION es2023961v17 \l 1031 </w:instrText>
          </w:r>
          <w:r w:rsidRPr="006F2942">
            <w:fldChar w:fldCharType="separate"/>
          </w:r>
          <w:r w:rsidR="00287248">
            <w:rPr>
              <w:noProof/>
            </w:rPr>
            <w:t>[1]</w:t>
          </w:r>
          <w:r w:rsidRPr="006F2942">
            <w:fldChar w:fldCharType="end"/>
          </w:r>
        </w:sdtContent>
      </w:sdt>
      <w:r w:rsidRPr="006F2942">
        <w:t xml:space="preserve"> </w:t>
      </w:r>
      <w:r w:rsidR="006D3C70" w:rsidRPr="006F2942">
        <w:t>was</w:t>
      </w:r>
      <w:r w:rsidRPr="006F2942">
        <w:t xml:space="preserve"> evaluated across labs with a round-robin test</w:t>
      </w:r>
      <w:r w:rsidR="006D3C70" w:rsidRPr="006F2942">
        <w:t xml:space="preserve"> </w:t>
      </w:r>
      <w:sdt>
        <w:sdtPr>
          <w:id w:val="2060669108"/>
          <w:citation/>
        </w:sdtPr>
        <w:sdtEndPr/>
        <w:sdtContent>
          <w:r w:rsidR="006D3C70" w:rsidRPr="006F2942">
            <w:fldChar w:fldCharType="begin"/>
          </w:r>
          <w:r w:rsidR="006D3C70" w:rsidRPr="006F2942">
            <w:instrText xml:space="preserve"> CITATION 3GPPRRTestplan \l 1031 </w:instrText>
          </w:r>
          <w:r w:rsidR="006D3C70" w:rsidRPr="006F2942">
            <w:fldChar w:fldCharType="separate"/>
          </w:r>
          <w:r w:rsidR="00287248">
            <w:rPr>
              <w:noProof/>
            </w:rPr>
            <w:t>[2]</w:t>
          </w:r>
          <w:r w:rsidR="006D3C70" w:rsidRPr="006F2942">
            <w:fldChar w:fldCharType="end"/>
          </w:r>
        </w:sdtContent>
      </w:sdt>
      <w:r w:rsidR="0054510B" w:rsidRPr="006F2942">
        <w:t>.</w:t>
      </w:r>
      <w:r w:rsidR="006D3C70" w:rsidRPr="006F2942">
        <w:t xml:space="preserve"> </w:t>
      </w:r>
      <w:r w:rsidR="00785DE1" w:rsidRPr="006F2942">
        <w:t>Also,</w:t>
      </w:r>
      <w:r w:rsidR="006D3C70" w:rsidRPr="006F2942">
        <w:t xml:space="preserve"> </w:t>
      </w:r>
      <w:r w:rsidR="00785DE1">
        <w:t>several variants of the</w:t>
      </w:r>
      <w:r w:rsidR="006D3C70" w:rsidRPr="006F2942">
        <w:t xml:space="preserve"> noise field simulation system</w:t>
      </w:r>
      <w:r w:rsidR="00E657F9" w:rsidRPr="006F2942">
        <w:t>s</w:t>
      </w:r>
      <w:r w:rsidR="006D3C70" w:rsidRPr="006F2942">
        <w:t xml:space="preserve"> according to ETSI TS 103 224 </w:t>
      </w:r>
      <w:sdt>
        <w:sdtPr>
          <w:id w:val="1449353216"/>
          <w:citation/>
        </w:sdtPr>
        <w:sdtEndPr/>
        <w:sdtContent>
          <w:r w:rsidR="006D3C70" w:rsidRPr="006F2942">
            <w:fldChar w:fldCharType="begin"/>
          </w:r>
          <w:r w:rsidR="006D3C70" w:rsidRPr="006F2942">
            <w:instrText xml:space="preserve">CITATION 3PASSv3 \l 1031 </w:instrText>
          </w:r>
          <w:r w:rsidR="006D3C70" w:rsidRPr="006F2942">
            <w:fldChar w:fldCharType="separate"/>
          </w:r>
          <w:r w:rsidR="00287248">
            <w:rPr>
              <w:noProof/>
            </w:rPr>
            <w:t>[3]</w:t>
          </w:r>
          <w:r w:rsidR="006D3C70" w:rsidRPr="006F2942">
            <w:fldChar w:fldCharType="end"/>
          </w:r>
        </w:sdtContent>
      </w:sdt>
      <w:r w:rsidR="00E657F9" w:rsidRPr="006F2942">
        <w:t xml:space="preserve"> were taken into account</w:t>
      </w:r>
      <w:r w:rsidR="006D3C70" w:rsidRPr="006F2942">
        <w:t xml:space="preserve">: the </w:t>
      </w:r>
      <w:r w:rsidR="00CA7194" w:rsidRPr="006F2942">
        <w:t>eight</w:t>
      </w:r>
      <w:r w:rsidR="006D3C70" w:rsidRPr="006F2942">
        <w:t xml:space="preserve">-channel microphone array as well as binaural equalization are </w:t>
      </w:r>
      <w:r w:rsidR="00785DE1">
        <w:t xml:space="preserve">considered </w:t>
      </w:r>
      <w:r w:rsidR="006D3C70" w:rsidRPr="006F2942">
        <w:t>here, too.</w:t>
      </w:r>
    </w:p>
    <w:p w14:paraId="30530AF7" w14:textId="42B9C5D7" w:rsidR="00817AD6" w:rsidRPr="006F2942" w:rsidRDefault="006537FB" w:rsidP="001F199C">
      <w:r w:rsidRPr="006F2942">
        <w:t xml:space="preserve">This contribution presents </w:t>
      </w:r>
      <w:r w:rsidR="00743704">
        <w:t xml:space="preserve">first preliminary results </w:t>
      </w:r>
      <w:r w:rsidRPr="006F2942">
        <w:t>of the round robin test.</w:t>
      </w:r>
    </w:p>
    <w:p w14:paraId="78804DD6" w14:textId="12746EBD" w:rsidR="00817AD6" w:rsidRPr="006F2942" w:rsidRDefault="00817AD6" w:rsidP="006537FB">
      <w:pPr>
        <w:pStyle w:val="berschrift1"/>
      </w:pPr>
      <w:r w:rsidRPr="006F2942">
        <w:t>Status of RR-Test</w:t>
      </w:r>
    </w:p>
    <w:p w14:paraId="6FA0B7AA" w14:textId="2067C0D6" w:rsidR="006537FB" w:rsidRPr="006F2942" w:rsidRDefault="006537FB" w:rsidP="00817AD6">
      <w:r w:rsidRPr="006F2942">
        <w:t xml:space="preserve">The conducted measurements </w:t>
      </w:r>
      <w:r w:rsidR="0011336B" w:rsidRPr="006F2942">
        <w:t xml:space="preserve">followed the </w:t>
      </w:r>
      <w:r w:rsidRPr="006F2942">
        <w:t xml:space="preserve">test plan </w:t>
      </w:r>
      <w:r w:rsidR="0011336B" w:rsidRPr="006F2942">
        <w:t xml:space="preserve">of </w:t>
      </w:r>
      <w:r w:rsidRPr="006F2942">
        <w:t>the round robin test</w:t>
      </w:r>
      <w:r w:rsidR="0011336B" w:rsidRPr="006F2942">
        <w:t xml:space="preserve"> as specified in </w:t>
      </w:r>
      <w:sdt>
        <w:sdtPr>
          <w:id w:val="-1529944076"/>
          <w:citation/>
        </w:sdtPr>
        <w:sdtEndPr/>
        <w:sdtContent>
          <w:r w:rsidRPr="006F2942">
            <w:fldChar w:fldCharType="begin"/>
          </w:r>
          <w:r w:rsidRPr="006F2942">
            <w:instrText xml:space="preserve"> CITATION 3GPPRRTestplan \l 1031 </w:instrText>
          </w:r>
          <w:r w:rsidRPr="006F2942">
            <w:fldChar w:fldCharType="separate"/>
          </w:r>
          <w:r w:rsidR="00287248">
            <w:rPr>
              <w:noProof/>
            </w:rPr>
            <w:t>[2]</w:t>
          </w:r>
          <w:r w:rsidRPr="006F2942">
            <w:fldChar w:fldCharType="end"/>
          </w:r>
        </w:sdtContent>
      </w:sdt>
      <w:r w:rsidR="00B66879" w:rsidRPr="006F2942">
        <w:t>, no update or modification was necessary</w:t>
      </w:r>
      <w:r w:rsidR="0011336B" w:rsidRPr="006F2942">
        <w:t>. Up to five noise field simulations were tested per bandwidth, device and room.</w:t>
      </w:r>
    </w:p>
    <w:p w14:paraId="4FD60B9E" w14:textId="7CFAB600" w:rsidR="00EB0002" w:rsidRDefault="00EB0002" w:rsidP="00EB0002">
      <w:r w:rsidRPr="006F2942">
        <w:t xml:space="preserve">So far, more than </w:t>
      </w:r>
      <w:r w:rsidR="0053106F">
        <w:t>5100</w:t>
      </w:r>
      <w:r w:rsidRPr="006F2942">
        <w:t xml:space="preserve"> measurements were collected, each with a duration of at least 80 seconds. This corresponds to more than </w:t>
      </w:r>
      <w:r w:rsidR="0053106F">
        <w:t>11</w:t>
      </w:r>
      <w:r w:rsidRPr="006F2942">
        <w:t>3h of recording time.</w:t>
      </w:r>
    </w:p>
    <w:p w14:paraId="4F71E682" w14:textId="2606BFB3" w:rsidR="00FD676C" w:rsidRPr="006F2942" w:rsidRDefault="00FD676C" w:rsidP="00FD676C">
      <w:r>
        <w:t xml:space="preserve">The current data </w:t>
      </w:r>
      <w:r>
        <w:t xml:space="preserve">still </w:t>
      </w:r>
      <w:r>
        <w:t xml:space="preserve">shows </w:t>
      </w:r>
      <w:r>
        <w:t>several outliers</w:t>
      </w:r>
      <w:r>
        <w:t>, which</w:t>
      </w:r>
      <w:r>
        <w:t xml:space="preserve"> </w:t>
      </w:r>
      <w:r>
        <w:t>are currently analysed. This ongoing work will be concluded until SA4#106.</w:t>
      </w:r>
    </w:p>
    <w:p w14:paraId="55AA0819" w14:textId="77777777" w:rsidR="004D2EE1" w:rsidRPr="006F2942" w:rsidRDefault="004D2EE1" w:rsidP="004D2EE1">
      <w:pPr>
        <w:pStyle w:val="berschrift1"/>
      </w:pPr>
      <w:r w:rsidRPr="006F2942">
        <w:t>Noise field simulations</w:t>
      </w:r>
    </w:p>
    <w:p w14:paraId="77058A36" w14:textId="10FBDC98" w:rsidR="004D2EE1" w:rsidRPr="006F2942" w:rsidRDefault="004D2EE1" w:rsidP="004D2EE1">
      <w:r w:rsidRPr="006F2942">
        <w:t xml:space="preserve">An overview about the investigated noise field simulations is provided in </w:t>
      </w:r>
      <w:r w:rsidRPr="006F2942">
        <w:fldChar w:fldCharType="begin"/>
      </w:r>
      <w:r w:rsidRPr="006F2942">
        <w:instrText xml:space="preserve"> REF _Ref16254713 \h </w:instrText>
      </w:r>
      <w:r w:rsidRPr="006F2942">
        <w:fldChar w:fldCharType="separate"/>
      </w:r>
      <w:r w:rsidR="00287248" w:rsidRPr="006F2942">
        <w:t xml:space="preserve">Table </w:t>
      </w:r>
      <w:r w:rsidR="00287248">
        <w:rPr>
          <w:noProof/>
        </w:rPr>
        <w:t>1</w:t>
      </w:r>
      <w:r w:rsidRPr="006F2942">
        <w:fldChar w:fldCharType="end"/>
      </w:r>
      <w:r w:rsidRPr="006F2942">
        <w:t xml:space="preserve">. The short names in the first column are used in the following clauses to differentiate between the systems. More detailed descriptions are given in clause 5.3.2 of TR 26.921 </w:t>
      </w:r>
      <w:sdt>
        <w:sdtPr>
          <w:id w:val="-389113259"/>
          <w:citation/>
        </w:sdtPr>
        <w:sdtEndPr/>
        <w:sdtContent>
          <w:r w:rsidRPr="006F2942">
            <w:fldChar w:fldCharType="begin"/>
          </w:r>
          <w:r w:rsidRPr="006F2942">
            <w:instrText xml:space="preserve"> CITATION 3GTR26921 \l 1031 </w:instrText>
          </w:r>
          <w:r w:rsidRPr="006F2942">
            <w:fldChar w:fldCharType="separate"/>
          </w:r>
          <w:r w:rsidR="00287248">
            <w:rPr>
              <w:noProof/>
            </w:rPr>
            <w:t>[4]</w:t>
          </w:r>
          <w:r w:rsidRPr="006F2942">
            <w:fldChar w:fldCharType="end"/>
          </w:r>
        </w:sdtContent>
      </w:sdt>
      <w:r w:rsidRPr="006F2942">
        <w:t xml:space="preserve">. </w:t>
      </w:r>
      <w:r>
        <w:t>Eight n</w:t>
      </w:r>
      <w:r w:rsidRPr="006F2942">
        <w:t xml:space="preserve">oise types according to Tables 1 and 2 of the test plan </w:t>
      </w:r>
      <w:sdt>
        <w:sdtPr>
          <w:id w:val="1600531116"/>
          <w:citation/>
        </w:sdtPr>
        <w:sdtEndPr/>
        <w:sdtContent>
          <w:r w:rsidRPr="006F2942">
            <w:fldChar w:fldCharType="begin"/>
          </w:r>
          <w:r w:rsidRPr="006F2942">
            <w:instrText xml:space="preserve"> CITATION 3GPPRRTestplan \l 1031 </w:instrText>
          </w:r>
          <w:r w:rsidRPr="006F2942">
            <w:fldChar w:fldCharType="separate"/>
          </w:r>
          <w:r w:rsidR="00287248">
            <w:rPr>
              <w:noProof/>
            </w:rPr>
            <w:t>[2]</w:t>
          </w:r>
          <w:r w:rsidRPr="006F2942">
            <w:fldChar w:fldCharType="end"/>
          </w:r>
        </w:sdtContent>
      </w:sdt>
      <w:r w:rsidRPr="006F2942">
        <w:t xml:space="preserve"> were used </w:t>
      </w:r>
      <w:r>
        <w:t xml:space="preserve">for each noise field simulation </w:t>
      </w:r>
      <w:r w:rsidRPr="006F2942">
        <w:t>to generate the recordings.</w:t>
      </w:r>
    </w:p>
    <w:p w14:paraId="2A941F5F" w14:textId="2FBDC6B2" w:rsidR="004D2EE1" w:rsidRPr="006F2942" w:rsidRDefault="004D2EE1" w:rsidP="004D2EE1">
      <w:pPr>
        <w:pStyle w:val="TH"/>
      </w:pPr>
      <w:bookmarkStart w:id="0" w:name="_Ref16254713"/>
      <w:r w:rsidRPr="006F2942">
        <w:t xml:space="preserve">Table </w:t>
      </w:r>
      <w:r w:rsidRPr="006F2942">
        <w:fldChar w:fldCharType="begin"/>
      </w:r>
      <w:r w:rsidRPr="006F2942">
        <w:instrText xml:space="preserve"> SEQ Table \* ARABIC </w:instrText>
      </w:r>
      <w:r w:rsidRPr="006F2942">
        <w:fldChar w:fldCharType="separate"/>
      </w:r>
      <w:r w:rsidR="00287248">
        <w:rPr>
          <w:noProof/>
        </w:rPr>
        <w:t>1</w:t>
      </w:r>
      <w:r w:rsidRPr="006F2942">
        <w:fldChar w:fldCharType="end"/>
      </w:r>
      <w:bookmarkEnd w:id="0"/>
      <w:r w:rsidRPr="006F2942">
        <w:t>: Overview of noise field simulations</w:t>
      </w:r>
    </w:p>
    <w:tbl>
      <w:tblPr>
        <w:tblStyle w:val="Tabellenraster"/>
        <w:tblW w:w="6051" w:type="dxa"/>
        <w:jc w:val="center"/>
        <w:tblLook w:val="04A0" w:firstRow="1" w:lastRow="0" w:firstColumn="1" w:lastColumn="0" w:noHBand="0" w:noVBand="1"/>
      </w:tblPr>
      <w:tblGrid>
        <w:gridCol w:w="2177"/>
        <w:gridCol w:w="1977"/>
        <w:gridCol w:w="1897"/>
      </w:tblGrid>
      <w:tr w:rsidR="004D2EE1" w:rsidRPr="006F2942" w14:paraId="7A07212E" w14:textId="77777777" w:rsidTr="00C63F0F">
        <w:trPr>
          <w:jc w:val="center"/>
        </w:trPr>
        <w:tc>
          <w:tcPr>
            <w:tcW w:w="2177" w:type="dxa"/>
          </w:tcPr>
          <w:p w14:paraId="0F844CC4" w14:textId="77777777" w:rsidR="004D2EE1" w:rsidRPr="006F2942" w:rsidRDefault="004D2EE1" w:rsidP="00C63F0F">
            <w:pPr>
              <w:pStyle w:val="TAH"/>
            </w:pPr>
            <w:r w:rsidRPr="006F2942">
              <w:t>Noise field simulation</w:t>
            </w:r>
          </w:p>
          <w:p w14:paraId="6181B918" w14:textId="77777777" w:rsidR="004D2EE1" w:rsidRPr="006F2942" w:rsidRDefault="004D2EE1" w:rsidP="00C63F0F">
            <w:pPr>
              <w:pStyle w:val="TAH"/>
            </w:pPr>
            <w:r w:rsidRPr="006F2942">
              <w:t>(short name)</w:t>
            </w:r>
          </w:p>
        </w:tc>
        <w:tc>
          <w:tcPr>
            <w:tcW w:w="1977" w:type="dxa"/>
          </w:tcPr>
          <w:p w14:paraId="48A6A8E8" w14:textId="77777777" w:rsidR="004D2EE1" w:rsidRPr="006F2942" w:rsidRDefault="004D2EE1" w:rsidP="00C63F0F">
            <w:pPr>
              <w:pStyle w:val="TAH"/>
            </w:pPr>
            <w:r w:rsidRPr="006F2942">
              <w:t>Equalization Points</w:t>
            </w:r>
          </w:p>
        </w:tc>
        <w:tc>
          <w:tcPr>
            <w:tcW w:w="1897" w:type="dxa"/>
          </w:tcPr>
          <w:p w14:paraId="3CAAA84B" w14:textId="77777777" w:rsidR="004D2EE1" w:rsidRPr="006F2942" w:rsidRDefault="004D2EE1" w:rsidP="00C63F0F">
            <w:pPr>
              <w:pStyle w:val="TAH"/>
            </w:pPr>
            <w:r w:rsidRPr="006F2942">
              <w:t>Noise source from</w:t>
            </w:r>
          </w:p>
        </w:tc>
      </w:tr>
      <w:tr w:rsidR="004D2EE1" w:rsidRPr="006F2942" w14:paraId="318DCBA5" w14:textId="77777777" w:rsidTr="00C63F0F">
        <w:trPr>
          <w:jc w:val="center"/>
        </w:trPr>
        <w:tc>
          <w:tcPr>
            <w:tcW w:w="2177" w:type="dxa"/>
          </w:tcPr>
          <w:p w14:paraId="7E90DD0A" w14:textId="77777777" w:rsidR="004D2EE1" w:rsidRPr="006F2942" w:rsidRDefault="004D2EE1" w:rsidP="00C63F0F">
            <w:pPr>
              <w:pStyle w:val="TAC"/>
            </w:pPr>
            <w:r w:rsidRPr="006F2942">
              <w:t>ES202</w:t>
            </w:r>
          </w:p>
        </w:tc>
        <w:tc>
          <w:tcPr>
            <w:tcW w:w="1977" w:type="dxa"/>
          </w:tcPr>
          <w:p w14:paraId="167CC83D" w14:textId="77777777" w:rsidR="004D2EE1" w:rsidRPr="006F2942" w:rsidRDefault="004D2EE1" w:rsidP="00C63F0F">
            <w:pPr>
              <w:pStyle w:val="TAC"/>
            </w:pPr>
            <w:r w:rsidRPr="006F2942">
              <w:t>Ear Mics (2)</w:t>
            </w:r>
          </w:p>
        </w:tc>
        <w:tc>
          <w:tcPr>
            <w:tcW w:w="1897" w:type="dxa"/>
          </w:tcPr>
          <w:p w14:paraId="4C1A8C86" w14:textId="77777777" w:rsidR="004D2EE1" w:rsidRPr="006F2942" w:rsidRDefault="004D2EE1" w:rsidP="00C63F0F">
            <w:pPr>
              <w:pStyle w:val="TAC"/>
            </w:pPr>
            <w:r w:rsidRPr="006F2942">
              <w:t>ES 202 396-1</w:t>
            </w:r>
            <w:r w:rsidRPr="006F2942">
              <w:br/>
              <w:t>(binaural)</w:t>
            </w:r>
          </w:p>
        </w:tc>
      </w:tr>
      <w:tr w:rsidR="004D2EE1" w:rsidRPr="006F2942" w14:paraId="101EC6D1" w14:textId="77777777" w:rsidTr="00C63F0F">
        <w:trPr>
          <w:jc w:val="center"/>
        </w:trPr>
        <w:tc>
          <w:tcPr>
            <w:tcW w:w="2177" w:type="dxa"/>
          </w:tcPr>
          <w:p w14:paraId="27CA400D" w14:textId="77777777" w:rsidR="004D2EE1" w:rsidRPr="006F2942" w:rsidRDefault="004D2EE1" w:rsidP="00C63F0F">
            <w:pPr>
              <w:pStyle w:val="TAC"/>
            </w:pPr>
            <w:r w:rsidRPr="006F2942">
              <w:t>TS103-4.0</w:t>
            </w:r>
          </w:p>
        </w:tc>
        <w:tc>
          <w:tcPr>
            <w:tcW w:w="1977" w:type="dxa"/>
          </w:tcPr>
          <w:p w14:paraId="1507F4AA" w14:textId="77777777" w:rsidR="004D2EE1" w:rsidRPr="006F2942" w:rsidRDefault="004D2EE1" w:rsidP="00C63F0F">
            <w:pPr>
              <w:pStyle w:val="TAC"/>
            </w:pPr>
            <w:r w:rsidRPr="006F2942">
              <w:t>Ear Mics (2)</w:t>
            </w:r>
          </w:p>
        </w:tc>
        <w:tc>
          <w:tcPr>
            <w:tcW w:w="1897" w:type="dxa"/>
          </w:tcPr>
          <w:p w14:paraId="6D41CB3D" w14:textId="77777777" w:rsidR="004D2EE1" w:rsidRPr="006F2942" w:rsidRDefault="004D2EE1" w:rsidP="00C63F0F">
            <w:pPr>
              <w:pStyle w:val="TAC"/>
            </w:pPr>
            <w:r w:rsidRPr="006F2942">
              <w:t>ES 202 396-1</w:t>
            </w:r>
            <w:r w:rsidRPr="006F2942">
              <w:br/>
              <w:t>(binaural)</w:t>
            </w:r>
          </w:p>
        </w:tc>
      </w:tr>
      <w:tr w:rsidR="004D2EE1" w:rsidRPr="006F2942" w14:paraId="325E7171" w14:textId="77777777" w:rsidTr="00C63F0F">
        <w:trPr>
          <w:jc w:val="center"/>
        </w:trPr>
        <w:tc>
          <w:tcPr>
            <w:tcW w:w="2177" w:type="dxa"/>
          </w:tcPr>
          <w:p w14:paraId="07BE09E2" w14:textId="77777777" w:rsidR="004D2EE1" w:rsidRPr="006F2942" w:rsidRDefault="004D2EE1" w:rsidP="00C63F0F">
            <w:pPr>
              <w:pStyle w:val="TAC"/>
            </w:pPr>
            <w:r w:rsidRPr="006F2942">
              <w:t>TS103-4.1</w:t>
            </w:r>
          </w:p>
        </w:tc>
        <w:tc>
          <w:tcPr>
            <w:tcW w:w="1977" w:type="dxa"/>
          </w:tcPr>
          <w:p w14:paraId="208DE14B" w14:textId="77777777" w:rsidR="004D2EE1" w:rsidRPr="006F2942" w:rsidRDefault="004D2EE1" w:rsidP="00C63F0F">
            <w:pPr>
              <w:pStyle w:val="TAC"/>
            </w:pPr>
            <w:r w:rsidRPr="006F2942">
              <w:t>Ear Mic</w:t>
            </w:r>
            <w:r w:rsidRPr="006F2942" w:rsidDel="006B7901">
              <w:t>s</w:t>
            </w:r>
            <w:r w:rsidRPr="006F2942">
              <w:t xml:space="preserve"> (2)</w:t>
            </w:r>
          </w:p>
        </w:tc>
        <w:tc>
          <w:tcPr>
            <w:tcW w:w="1897" w:type="dxa"/>
          </w:tcPr>
          <w:p w14:paraId="7E08CAF1" w14:textId="77777777" w:rsidR="004D2EE1" w:rsidRPr="006F2942" w:rsidRDefault="004D2EE1" w:rsidP="00C63F0F">
            <w:pPr>
              <w:pStyle w:val="TAC"/>
            </w:pPr>
            <w:r w:rsidRPr="006F2942">
              <w:t>ES 202 396-1</w:t>
            </w:r>
            <w:r w:rsidRPr="006F2942">
              <w:br/>
              <w:t>(binaural)</w:t>
            </w:r>
          </w:p>
        </w:tc>
      </w:tr>
      <w:tr w:rsidR="004D2EE1" w:rsidRPr="006F2942" w14:paraId="4386529A" w14:textId="77777777" w:rsidTr="00C63F0F">
        <w:trPr>
          <w:jc w:val="center"/>
        </w:trPr>
        <w:tc>
          <w:tcPr>
            <w:tcW w:w="2177" w:type="dxa"/>
          </w:tcPr>
          <w:p w14:paraId="6C32D97C" w14:textId="77777777" w:rsidR="004D2EE1" w:rsidRPr="006F2942" w:rsidRDefault="004D2EE1" w:rsidP="00C63F0F">
            <w:pPr>
              <w:pStyle w:val="TAC"/>
            </w:pPr>
            <w:r w:rsidRPr="006F2942">
              <w:t>TS103-8.0</w:t>
            </w:r>
          </w:p>
        </w:tc>
        <w:tc>
          <w:tcPr>
            <w:tcW w:w="1977" w:type="dxa"/>
          </w:tcPr>
          <w:p w14:paraId="75CE574A" w14:textId="77777777" w:rsidR="004D2EE1" w:rsidRPr="006F2942" w:rsidRDefault="004D2EE1" w:rsidP="00C63F0F">
            <w:pPr>
              <w:pStyle w:val="TAC"/>
            </w:pPr>
            <w:r w:rsidRPr="006F2942">
              <w:t>Ear Mics (2)</w:t>
            </w:r>
          </w:p>
        </w:tc>
        <w:tc>
          <w:tcPr>
            <w:tcW w:w="1897" w:type="dxa"/>
          </w:tcPr>
          <w:p w14:paraId="07F7ABCB" w14:textId="77777777" w:rsidR="004D2EE1" w:rsidRPr="006F2942" w:rsidRDefault="004D2EE1" w:rsidP="00C63F0F">
            <w:pPr>
              <w:pStyle w:val="TAC"/>
            </w:pPr>
            <w:r w:rsidRPr="006F2942">
              <w:t>ES 202 396-1</w:t>
            </w:r>
            <w:r w:rsidRPr="006F2942">
              <w:br/>
              <w:t>(binaural)</w:t>
            </w:r>
          </w:p>
        </w:tc>
      </w:tr>
      <w:tr w:rsidR="004D2EE1" w:rsidRPr="006F2942" w14:paraId="0A7ADE9A" w14:textId="77777777" w:rsidTr="00C63F0F">
        <w:trPr>
          <w:jc w:val="center"/>
        </w:trPr>
        <w:tc>
          <w:tcPr>
            <w:tcW w:w="2177" w:type="dxa"/>
          </w:tcPr>
          <w:p w14:paraId="131BBF35" w14:textId="77777777" w:rsidR="004D2EE1" w:rsidRPr="006F2942" w:rsidRDefault="004D2EE1" w:rsidP="00C63F0F">
            <w:pPr>
              <w:pStyle w:val="TAC"/>
            </w:pPr>
            <w:r w:rsidRPr="006F2942">
              <w:t>TS103-HS</w:t>
            </w:r>
          </w:p>
        </w:tc>
        <w:tc>
          <w:tcPr>
            <w:tcW w:w="1977" w:type="dxa"/>
          </w:tcPr>
          <w:p w14:paraId="2A82FEE4" w14:textId="77777777" w:rsidR="004D2EE1" w:rsidRPr="006F2942" w:rsidRDefault="004D2EE1" w:rsidP="00C63F0F">
            <w:pPr>
              <w:pStyle w:val="TAC"/>
            </w:pPr>
            <w:r w:rsidRPr="006F2942">
              <w:t>Mics of array (8)</w:t>
            </w:r>
          </w:p>
        </w:tc>
        <w:tc>
          <w:tcPr>
            <w:tcW w:w="1897" w:type="dxa"/>
          </w:tcPr>
          <w:p w14:paraId="7E7931DD" w14:textId="77777777" w:rsidR="004D2EE1" w:rsidRPr="006F2942" w:rsidRDefault="004D2EE1" w:rsidP="00C63F0F">
            <w:pPr>
              <w:pStyle w:val="TAC"/>
            </w:pPr>
            <w:r w:rsidRPr="006F2942">
              <w:t>TS 103 224</w:t>
            </w:r>
            <w:r w:rsidRPr="006F2942">
              <w:br/>
              <w:t>(8 Channels)</w:t>
            </w:r>
          </w:p>
        </w:tc>
      </w:tr>
    </w:tbl>
    <w:p w14:paraId="588A88AC" w14:textId="77777777" w:rsidR="004D2EE1" w:rsidRPr="006F2942" w:rsidRDefault="004D2EE1" w:rsidP="00EB0002"/>
    <w:p w14:paraId="58C2114C" w14:textId="77777777" w:rsidR="004D2EE1" w:rsidRPr="006F2942" w:rsidRDefault="004D2EE1" w:rsidP="004D2EE1">
      <w:pPr>
        <w:pStyle w:val="berschrift1"/>
      </w:pPr>
      <w:r w:rsidRPr="006F2942">
        <w:t>Devices</w:t>
      </w:r>
    </w:p>
    <w:p w14:paraId="33733D9A" w14:textId="0202FDCA" w:rsidR="004D2EE1" w:rsidRPr="006F2942" w:rsidRDefault="004D2EE1" w:rsidP="00853061">
      <w:r w:rsidRPr="006F2942">
        <w:t xml:space="preserve">The devices according to </w:t>
      </w:r>
      <w:r w:rsidRPr="006F2942">
        <w:fldChar w:fldCharType="begin"/>
      </w:r>
      <w:r w:rsidRPr="006F2942">
        <w:instrText xml:space="preserve"> REF _Ref12197878 \h </w:instrText>
      </w:r>
      <w:r w:rsidRPr="006F2942">
        <w:fldChar w:fldCharType="separate"/>
      </w:r>
      <w:r w:rsidR="00287248" w:rsidRPr="006F2942">
        <w:t xml:space="preserve">Table </w:t>
      </w:r>
      <w:r w:rsidR="00287248">
        <w:rPr>
          <w:noProof/>
        </w:rPr>
        <w:t>2</w:t>
      </w:r>
      <w:r w:rsidRPr="006F2942">
        <w:fldChar w:fldCharType="end"/>
      </w:r>
      <w:r w:rsidRPr="006F2942">
        <w:t xml:space="preserve"> </w:t>
      </w:r>
      <w:r w:rsidR="00287248">
        <w:t>were</w:t>
      </w:r>
      <w:r w:rsidRPr="006F2942">
        <w:t xml:space="preserve"> available for testing. </w:t>
      </w:r>
      <w:r>
        <w:t>In addition</w:t>
      </w:r>
      <w:r w:rsidRPr="006F2942">
        <w:t xml:space="preserve"> to the test plan, one </w:t>
      </w:r>
      <w:r>
        <w:t xml:space="preserve">more </w:t>
      </w:r>
      <w:r w:rsidRPr="006F2942">
        <w:t xml:space="preserve">device was tested in some </w:t>
      </w:r>
      <w:r w:rsidR="00287248">
        <w:t xml:space="preserve">of the </w:t>
      </w:r>
      <w:r w:rsidRPr="006F2942">
        <w:t>labs.</w:t>
      </w:r>
    </w:p>
    <w:p w14:paraId="670F1D14" w14:textId="21D08EDB" w:rsidR="004D2EE1" w:rsidRPr="006F2942" w:rsidRDefault="004D2EE1" w:rsidP="004D2EE1">
      <w:pPr>
        <w:pStyle w:val="TH"/>
      </w:pPr>
      <w:bookmarkStart w:id="1" w:name="_Ref12197878"/>
      <w:r w:rsidRPr="006F2942">
        <w:lastRenderedPageBreak/>
        <w:t xml:space="preserve">Table </w:t>
      </w:r>
      <w:r w:rsidRPr="006F2942">
        <w:fldChar w:fldCharType="begin"/>
      </w:r>
      <w:r w:rsidRPr="006F2942">
        <w:instrText xml:space="preserve"> SEQ Table \* ARABIC </w:instrText>
      </w:r>
      <w:r w:rsidRPr="006F2942">
        <w:fldChar w:fldCharType="separate"/>
      </w:r>
      <w:r w:rsidR="00287248">
        <w:rPr>
          <w:noProof/>
        </w:rPr>
        <w:t>2</w:t>
      </w:r>
      <w:r w:rsidRPr="006F2942">
        <w:fldChar w:fldCharType="end"/>
      </w:r>
      <w:bookmarkEnd w:id="1"/>
      <w:r w:rsidRPr="006F2942">
        <w:t>: Devices for round robin test</w:t>
      </w:r>
    </w:p>
    <w:tbl>
      <w:tblPr>
        <w:tblW w:w="9147" w:type="dxa"/>
        <w:jc w:val="center"/>
        <w:tblLook w:val="04A0" w:firstRow="1" w:lastRow="0" w:firstColumn="1" w:lastColumn="0" w:noHBand="0" w:noVBand="1"/>
      </w:tblPr>
      <w:tblGrid>
        <w:gridCol w:w="926"/>
        <w:gridCol w:w="1457"/>
        <w:gridCol w:w="706"/>
        <w:gridCol w:w="2237"/>
        <w:gridCol w:w="1207"/>
        <w:gridCol w:w="1247"/>
        <w:gridCol w:w="1367"/>
      </w:tblGrid>
      <w:tr w:rsidR="004D2EE1" w:rsidRPr="006F2942" w14:paraId="3A52A748" w14:textId="77777777" w:rsidTr="00DE7081">
        <w:trPr>
          <w:trHeight w:val="615"/>
          <w:jc w:val="center"/>
        </w:trPr>
        <w:tc>
          <w:tcPr>
            <w:tcW w:w="92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49DB63D4" w14:textId="77777777" w:rsidR="004D2EE1" w:rsidRPr="006F2942" w:rsidRDefault="004D2EE1" w:rsidP="00C63F0F">
            <w:pPr>
              <w:pStyle w:val="TAH"/>
            </w:pPr>
            <w:r w:rsidRPr="006F2942">
              <w:t>Device ID</w:t>
            </w:r>
          </w:p>
        </w:tc>
        <w:tc>
          <w:tcPr>
            <w:tcW w:w="145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00919483" w14:textId="77777777" w:rsidR="004D2EE1" w:rsidRPr="006F2942" w:rsidRDefault="004D2EE1" w:rsidP="00C63F0F">
            <w:pPr>
              <w:pStyle w:val="TAH"/>
            </w:pPr>
            <w:r w:rsidRPr="006F2942">
              <w:t>Manufacturer</w:t>
            </w:r>
          </w:p>
        </w:tc>
        <w:tc>
          <w:tcPr>
            <w:tcW w:w="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6BFB068E" w14:textId="77777777" w:rsidR="004D2EE1" w:rsidRPr="006F2942" w:rsidRDefault="004D2EE1" w:rsidP="00C63F0F">
            <w:pPr>
              <w:pStyle w:val="TAH"/>
            </w:pPr>
            <w:r w:rsidRPr="006F2942">
              <w:t>Year</w:t>
            </w:r>
          </w:p>
        </w:tc>
        <w:tc>
          <w:tcPr>
            <w:tcW w:w="22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183772CC" w14:textId="77777777" w:rsidR="004D2EE1" w:rsidRPr="006F2942" w:rsidRDefault="004D2EE1" w:rsidP="00C63F0F">
            <w:pPr>
              <w:pStyle w:val="TAH"/>
            </w:pPr>
            <w:r w:rsidRPr="006F2942">
              <w:t>VoLTE possible</w:t>
            </w:r>
          </w:p>
        </w:tc>
        <w:tc>
          <w:tcPr>
            <w:tcW w:w="12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223BA8D8" w14:textId="77777777" w:rsidR="004D2EE1" w:rsidRPr="006F2942" w:rsidRDefault="004D2EE1" w:rsidP="00C63F0F">
            <w:pPr>
              <w:pStyle w:val="TAH"/>
            </w:pPr>
            <w:r w:rsidRPr="006F2942">
              <w:t>Test in NB</w:t>
            </w:r>
          </w:p>
        </w:tc>
        <w:tc>
          <w:tcPr>
            <w:tcW w:w="124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65C92ACD" w14:textId="77777777" w:rsidR="004D2EE1" w:rsidRPr="006F2942" w:rsidRDefault="004D2EE1" w:rsidP="00C63F0F">
            <w:pPr>
              <w:pStyle w:val="TAH"/>
            </w:pPr>
            <w:r w:rsidRPr="006F2942">
              <w:t>Test in WB</w:t>
            </w:r>
          </w:p>
        </w:tc>
        <w:tc>
          <w:tcPr>
            <w:tcW w:w="13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  <w:hideMark/>
          </w:tcPr>
          <w:p w14:paraId="717BED7C" w14:textId="77777777" w:rsidR="004D2EE1" w:rsidRPr="006F2942" w:rsidRDefault="004D2EE1" w:rsidP="00C63F0F">
            <w:pPr>
              <w:pStyle w:val="TAH"/>
            </w:pPr>
            <w:r w:rsidRPr="006F2942">
              <w:t>Test in SWB</w:t>
            </w:r>
          </w:p>
        </w:tc>
      </w:tr>
      <w:tr w:rsidR="00743704" w:rsidRPr="006F2942" w14:paraId="6FB03965" w14:textId="77777777" w:rsidTr="00C63F0F">
        <w:trPr>
          <w:trHeight w:val="315"/>
          <w:jc w:val="center"/>
        </w:trPr>
        <w:tc>
          <w:tcPr>
            <w:tcW w:w="92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E84B1A" w14:textId="628E5F29" w:rsidR="00743704" w:rsidRPr="006F2942" w:rsidRDefault="00743704" w:rsidP="0041798E">
            <w:pPr>
              <w:pStyle w:val="TAC"/>
            </w:pPr>
            <w:r w:rsidRPr="00BB1A3D">
              <w:t>DUT 0</w:t>
            </w:r>
            <w:r w:rsidR="0041798E">
              <w:t>2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95E508" w14:textId="77777777" w:rsidR="00743704" w:rsidRPr="006F2942" w:rsidRDefault="00743704" w:rsidP="00743704">
            <w:pPr>
              <w:pStyle w:val="TAC"/>
            </w:pPr>
            <w:r w:rsidRPr="006F2942">
              <w:t>A</w:t>
            </w:r>
          </w:p>
        </w:tc>
        <w:tc>
          <w:tcPr>
            <w:tcW w:w="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8053C6" w14:textId="77777777" w:rsidR="00743704" w:rsidRPr="006F2942" w:rsidRDefault="00743704" w:rsidP="00743704">
            <w:pPr>
              <w:pStyle w:val="TAC"/>
            </w:pPr>
            <w:r w:rsidRPr="006F2942">
              <w:t>2018</w:t>
            </w:r>
          </w:p>
        </w:tc>
        <w:tc>
          <w:tcPr>
            <w:tcW w:w="2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1AB40A" w14:textId="769D6D5A" w:rsidR="00743704" w:rsidRPr="006F2942" w:rsidRDefault="00743704" w:rsidP="00743704">
            <w:pPr>
              <w:pStyle w:val="TAC"/>
            </w:pPr>
            <w:r>
              <w:t>Yes (only for EVS- SWB)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9A6B3" w14:textId="6ED48406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FCC3F1" w14:textId="6276D78F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F5E71E" w14:textId="039FC0A2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</w:tr>
      <w:tr w:rsidR="00743704" w:rsidRPr="006F2942" w14:paraId="3FEFA4ED" w14:textId="77777777" w:rsidTr="00C63F0F">
        <w:trPr>
          <w:trHeight w:val="315"/>
          <w:jc w:val="center"/>
        </w:trPr>
        <w:tc>
          <w:tcPr>
            <w:tcW w:w="92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96CD2E" w14:textId="666FD77D" w:rsidR="00743704" w:rsidRPr="006F2942" w:rsidRDefault="00743704" w:rsidP="00743704">
            <w:pPr>
              <w:pStyle w:val="TAC"/>
            </w:pPr>
            <w:r w:rsidRPr="00BB1A3D">
              <w:t>DUT 03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4A305B" w14:textId="77777777" w:rsidR="00743704" w:rsidRPr="006F2942" w:rsidRDefault="00743704" w:rsidP="00743704">
            <w:pPr>
              <w:pStyle w:val="TAC"/>
            </w:pPr>
            <w:r w:rsidRPr="006F2942">
              <w:t>B</w:t>
            </w:r>
          </w:p>
        </w:tc>
        <w:tc>
          <w:tcPr>
            <w:tcW w:w="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2DFA50" w14:textId="77777777" w:rsidR="00743704" w:rsidRPr="006F2942" w:rsidRDefault="00743704" w:rsidP="00743704">
            <w:pPr>
              <w:pStyle w:val="TAC"/>
            </w:pPr>
            <w:r w:rsidRPr="006F2942">
              <w:t>2018</w:t>
            </w:r>
          </w:p>
        </w:tc>
        <w:tc>
          <w:tcPr>
            <w:tcW w:w="2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E88E3A" w14:textId="0E39152F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A525A1" w14:textId="5CA31590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A1742C" w14:textId="6138940B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F277EE" w14:textId="20EF0CE5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</w:tr>
      <w:tr w:rsidR="00743704" w:rsidRPr="006F2942" w14:paraId="1ED0E6CC" w14:textId="77777777" w:rsidTr="00C63F0F">
        <w:trPr>
          <w:trHeight w:val="315"/>
          <w:jc w:val="center"/>
        </w:trPr>
        <w:tc>
          <w:tcPr>
            <w:tcW w:w="92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96EC2A" w14:textId="103DC1A5" w:rsidR="00743704" w:rsidRPr="006F2942" w:rsidRDefault="00743704" w:rsidP="00743704">
            <w:pPr>
              <w:pStyle w:val="TAC"/>
            </w:pPr>
            <w:r w:rsidRPr="00BB1A3D">
              <w:t>DUT 08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EEFFD2" w14:textId="77777777" w:rsidR="00743704" w:rsidRPr="006F2942" w:rsidRDefault="00743704" w:rsidP="00743704">
            <w:pPr>
              <w:pStyle w:val="TAC"/>
            </w:pPr>
            <w:r w:rsidRPr="006F2942">
              <w:t>C</w:t>
            </w:r>
          </w:p>
        </w:tc>
        <w:tc>
          <w:tcPr>
            <w:tcW w:w="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D8D8BB" w14:textId="77777777" w:rsidR="00743704" w:rsidRPr="006F2942" w:rsidRDefault="00743704" w:rsidP="00743704">
            <w:pPr>
              <w:pStyle w:val="TAC"/>
            </w:pPr>
            <w:r w:rsidRPr="006F2942">
              <w:t>2015</w:t>
            </w:r>
          </w:p>
        </w:tc>
        <w:tc>
          <w:tcPr>
            <w:tcW w:w="2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FF55AC" w14:textId="08109F9E" w:rsidR="00743704" w:rsidRPr="006F2942" w:rsidRDefault="00743704" w:rsidP="00743704">
            <w:pPr>
              <w:pStyle w:val="TAC"/>
            </w:pPr>
            <w:r>
              <w:t>N</w:t>
            </w:r>
            <w:r w:rsidRPr="006F2942">
              <w:t>o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869C39" w14:textId="055A4A0A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24108C" w14:textId="1EC1944B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B9C88" w14:textId="7E205ED7" w:rsidR="00743704" w:rsidRPr="006F2942" w:rsidRDefault="00743704" w:rsidP="00743704">
            <w:pPr>
              <w:pStyle w:val="TAC"/>
            </w:pPr>
            <w:r>
              <w:t>N</w:t>
            </w:r>
            <w:r w:rsidRPr="006F2942">
              <w:t>o</w:t>
            </w:r>
          </w:p>
        </w:tc>
      </w:tr>
      <w:tr w:rsidR="00743704" w:rsidRPr="006F2942" w14:paraId="1384A700" w14:textId="77777777" w:rsidTr="00C63F0F">
        <w:trPr>
          <w:trHeight w:val="315"/>
          <w:jc w:val="center"/>
        </w:trPr>
        <w:tc>
          <w:tcPr>
            <w:tcW w:w="92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32EE55" w14:textId="60A2D116" w:rsidR="00743704" w:rsidRPr="006F2942" w:rsidRDefault="00743704" w:rsidP="00743704">
            <w:pPr>
              <w:pStyle w:val="TAC"/>
            </w:pPr>
            <w:r w:rsidRPr="00BB1A3D">
              <w:t>DUT 09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EE24FE" w14:textId="77777777" w:rsidR="00743704" w:rsidRPr="006F2942" w:rsidRDefault="00743704" w:rsidP="00743704">
            <w:pPr>
              <w:pStyle w:val="TAC"/>
            </w:pPr>
            <w:r w:rsidRPr="006F2942">
              <w:t>D</w:t>
            </w:r>
          </w:p>
        </w:tc>
        <w:tc>
          <w:tcPr>
            <w:tcW w:w="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0E169E" w14:textId="77777777" w:rsidR="00743704" w:rsidRPr="006F2942" w:rsidRDefault="00743704" w:rsidP="00743704">
            <w:pPr>
              <w:pStyle w:val="TAC"/>
            </w:pPr>
            <w:r w:rsidRPr="006F2942">
              <w:t>2012</w:t>
            </w:r>
          </w:p>
        </w:tc>
        <w:tc>
          <w:tcPr>
            <w:tcW w:w="2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866612" w14:textId="1818256E" w:rsidR="00743704" w:rsidRPr="006F2942" w:rsidRDefault="00743704" w:rsidP="00743704">
            <w:pPr>
              <w:pStyle w:val="TAC"/>
            </w:pPr>
            <w:r>
              <w:t>N</w:t>
            </w:r>
            <w:r w:rsidRPr="006F2942">
              <w:t>o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067CA2" w14:textId="3DBD246F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E82041" w14:textId="4B01F290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2A2971" w14:textId="7686B16A" w:rsidR="00743704" w:rsidRPr="006F2942" w:rsidRDefault="00743704" w:rsidP="00743704">
            <w:pPr>
              <w:pStyle w:val="TAC"/>
            </w:pPr>
            <w:r>
              <w:t>N</w:t>
            </w:r>
            <w:r w:rsidRPr="006F2942">
              <w:t>o</w:t>
            </w:r>
          </w:p>
        </w:tc>
      </w:tr>
      <w:tr w:rsidR="00743704" w:rsidRPr="006F2942" w14:paraId="7618CB48" w14:textId="77777777" w:rsidTr="00C63F0F">
        <w:trPr>
          <w:trHeight w:val="315"/>
          <w:jc w:val="center"/>
        </w:trPr>
        <w:tc>
          <w:tcPr>
            <w:tcW w:w="92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76165" w14:textId="5DCFCBD1" w:rsidR="00743704" w:rsidRPr="006F2942" w:rsidRDefault="00743704" w:rsidP="00743704">
            <w:pPr>
              <w:pStyle w:val="TAC"/>
            </w:pPr>
            <w:r w:rsidRPr="00BB1A3D">
              <w:t>DUT 10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305AF3" w14:textId="77777777" w:rsidR="00743704" w:rsidRPr="006F2942" w:rsidRDefault="00743704" w:rsidP="00743704">
            <w:pPr>
              <w:pStyle w:val="TAC"/>
            </w:pPr>
            <w:r w:rsidRPr="006F2942">
              <w:t>E</w:t>
            </w:r>
          </w:p>
        </w:tc>
        <w:tc>
          <w:tcPr>
            <w:tcW w:w="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1DEE66" w14:textId="77777777" w:rsidR="00743704" w:rsidRPr="006F2942" w:rsidRDefault="00743704" w:rsidP="00743704">
            <w:pPr>
              <w:pStyle w:val="TAC"/>
            </w:pPr>
            <w:r w:rsidRPr="006F2942">
              <w:t>2014</w:t>
            </w:r>
          </w:p>
        </w:tc>
        <w:tc>
          <w:tcPr>
            <w:tcW w:w="2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4F9BE5" w14:textId="258168A3" w:rsidR="00743704" w:rsidRPr="006F2942" w:rsidRDefault="00743704" w:rsidP="00743704">
            <w:pPr>
              <w:pStyle w:val="TAC"/>
            </w:pPr>
            <w:r>
              <w:t>N</w:t>
            </w:r>
            <w:r w:rsidRPr="006F2942">
              <w:t>o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1C55B0" w14:textId="49DD361D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10354D" w14:textId="172E663B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D9A842" w14:textId="35713AD7" w:rsidR="00743704" w:rsidRPr="006F2942" w:rsidRDefault="00743704" w:rsidP="00743704">
            <w:pPr>
              <w:pStyle w:val="TAC"/>
            </w:pPr>
            <w:r>
              <w:t>N</w:t>
            </w:r>
            <w:r w:rsidRPr="006F2942">
              <w:t>o</w:t>
            </w:r>
          </w:p>
        </w:tc>
      </w:tr>
      <w:tr w:rsidR="00743704" w:rsidRPr="006F2942" w14:paraId="2A047B00" w14:textId="77777777" w:rsidTr="00C63F0F">
        <w:trPr>
          <w:trHeight w:val="315"/>
          <w:jc w:val="center"/>
        </w:trPr>
        <w:tc>
          <w:tcPr>
            <w:tcW w:w="92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B8B28" w14:textId="13267EA1" w:rsidR="00743704" w:rsidRPr="006F2942" w:rsidRDefault="00743704" w:rsidP="00743704">
            <w:pPr>
              <w:pStyle w:val="TAC"/>
            </w:pPr>
            <w:r w:rsidRPr="00BB1A3D">
              <w:t>DUT 05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565D10" w14:textId="77777777" w:rsidR="00743704" w:rsidRPr="006F2942" w:rsidRDefault="00743704" w:rsidP="00743704">
            <w:pPr>
              <w:pStyle w:val="TAC"/>
            </w:pPr>
            <w:r w:rsidRPr="006F2942">
              <w:t>F</w:t>
            </w:r>
          </w:p>
        </w:tc>
        <w:tc>
          <w:tcPr>
            <w:tcW w:w="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3D1F5B" w14:textId="77777777" w:rsidR="00743704" w:rsidRPr="006F2942" w:rsidRDefault="00743704" w:rsidP="00743704">
            <w:pPr>
              <w:pStyle w:val="TAC"/>
            </w:pPr>
            <w:r w:rsidRPr="006F2942">
              <w:t>2018</w:t>
            </w:r>
          </w:p>
        </w:tc>
        <w:tc>
          <w:tcPr>
            <w:tcW w:w="2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E8B94F" w14:textId="4C339375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19B79C" w14:textId="71603AFD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A5A015" w14:textId="5FC8A06C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FB1940" w14:textId="79521025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</w:tr>
      <w:tr w:rsidR="00743704" w:rsidRPr="006F2942" w14:paraId="7D50A6CF" w14:textId="77777777" w:rsidTr="00C63F0F">
        <w:trPr>
          <w:trHeight w:val="315"/>
          <w:jc w:val="center"/>
        </w:trPr>
        <w:tc>
          <w:tcPr>
            <w:tcW w:w="92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F852C" w14:textId="68878358" w:rsidR="00743704" w:rsidRPr="006F2942" w:rsidRDefault="00743704" w:rsidP="00743704">
            <w:pPr>
              <w:pStyle w:val="TAC"/>
            </w:pPr>
            <w:r w:rsidRPr="00BB1A3D">
              <w:t>DUT 04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D4981D" w14:textId="77777777" w:rsidR="00743704" w:rsidRPr="006F2942" w:rsidRDefault="00743704" w:rsidP="00743704">
            <w:pPr>
              <w:pStyle w:val="TAC"/>
            </w:pPr>
            <w:r w:rsidRPr="006F2942">
              <w:t>F</w:t>
            </w:r>
          </w:p>
        </w:tc>
        <w:tc>
          <w:tcPr>
            <w:tcW w:w="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DC740A" w14:textId="77777777" w:rsidR="00743704" w:rsidRPr="006F2942" w:rsidRDefault="00743704" w:rsidP="00743704">
            <w:pPr>
              <w:pStyle w:val="TAC"/>
            </w:pPr>
            <w:r w:rsidRPr="006F2942">
              <w:t>2017</w:t>
            </w:r>
          </w:p>
        </w:tc>
        <w:tc>
          <w:tcPr>
            <w:tcW w:w="2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5C85DD" w14:textId="2BE3B85E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884E25" w14:textId="5E3C4101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2AB9A2" w14:textId="57612B4F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204DAD" w14:textId="0B4E86C8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</w:tr>
      <w:tr w:rsidR="00743704" w:rsidRPr="006F2942" w14:paraId="316F4D8B" w14:textId="77777777" w:rsidTr="00C63F0F">
        <w:trPr>
          <w:trHeight w:val="315"/>
          <w:jc w:val="center"/>
        </w:trPr>
        <w:tc>
          <w:tcPr>
            <w:tcW w:w="92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1C3F8C" w14:textId="2F38D2A9" w:rsidR="00743704" w:rsidRPr="006F2942" w:rsidRDefault="00743704" w:rsidP="00743704">
            <w:pPr>
              <w:pStyle w:val="TAC"/>
            </w:pPr>
            <w:r w:rsidRPr="00BB1A3D">
              <w:t>DUT 07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BEAA83" w14:textId="77777777" w:rsidR="00743704" w:rsidRPr="006F2942" w:rsidRDefault="00743704" w:rsidP="00743704">
            <w:pPr>
              <w:pStyle w:val="TAC"/>
            </w:pPr>
            <w:r w:rsidRPr="006F2942">
              <w:t>G</w:t>
            </w:r>
          </w:p>
        </w:tc>
        <w:tc>
          <w:tcPr>
            <w:tcW w:w="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A03676" w14:textId="77777777" w:rsidR="00743704" w:rsidRPr="006F2942" w:rsidRDefault="00743704" w:rsidP="00743704">
            <w:pPr>
              <w:pStyle w:val="TAC"/>
            </w:pPr>
            <w:r w:rsidRPr="006F2942">
              <w:t>2018</w:t>
            </w:r>
          </w:p>
        </w:tc>
        <w:tc>
          <w:tcPr>
            <w:tcW w:w="2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5622A8" w14:textId="3B659DE1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7C8669" w14:textId="38871B93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3D3BE4" w14:textId="6AF44324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2F7A2F" w14:textId="74F60B14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</w:tr>
      <w:tr w:rsidR="00743704" w:rsidRPr="006F2942" w14:paraId="0645B468" w14:textId="77777777" w:rsidTr="00C63F0F">
        <w:trPr>
          <w:trHeight w:val="315"/>
          <w:jc w:val="center"/>
        </w:trPr>
        <w:tc>
          <w:tcPr>
            <w:tcW w:w="92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5FE99A0" w14:textId="56C4D06B" w:rsidR="00743704" w:rsidRPr="006F2942" w:rsidRDefault="00743704" w:rsidP="00743704">
            <w:pPr>
              <w:pStyle w:val="TAC"/>
            </w:pPr>
            <w:r w:rsidRPr="00BB1A3D">
              <w:t>DUT 06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3585794" w14:textId="77777777" w:rsidR="00743704" w:rsidRPr="006F2942" w:rsidRDefault="00743704" w:rsidP="00743704">
            <w:pPr>
              <w:pStyle w:val="TAC"/>
            </w:pPr>
            <w:r w:rsidRPr="006F2942">
              <w:t>H</w:t>
            </w:r>
          </w:p>
        </w:tc>
        <w:tc>
          <w:tcPr>
            <w:tcW w:w="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24BB68" w14:textId="77777777" w:rsidR="00743704" w:rsidRPr="006F2942" w:rsidRDefault="00743704" w:rsidP="00743704">
            <w:pPr>
              <w:pStyle w:val="TAC"/>
            </w:pPr>
            <w:r w:rsidRPr="006F2942">
              <w:t>2018</w:t>
            </w:r>
          </w:p>
        </w:tc>
        <w:tc>
          <w:tcPr>
            <w:tcW w:w="2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365B2C" w14:textId="58FD50D8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3549161" w14:textId="7C925BE4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E5A33BF" w14:textId="3C85B869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7FE374" w14:textId="37155EE7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</w:tr>
      <w:tr w:rsidR="00743704" w:rsidRPr="006F2942" w14:paraId="22A4CAD9" w14:textId="77777777" w:rsidTr="00C63F0F">
        <w:trPr>
          <w:trHeight w:val="315"/>
          <w:jc w:val="center"/>
        </w:trPr>
        <w:tc>
          <w:tcPr>
            <w:tcW w:w="92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26B666" w14:textId="5BE20672" w:rsidR="00743704" w:rsidRPr="006F2942" w:rsidRDefault="00743704" w:rsidP="00743704">
            <w:pPr>
              <w:pStyle w:val="TAC"/>
            </w:pPr>
            <w:r w:rsidRPr="00BB1A3D">
              <w:t>DUT 39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303EDF" w14:textId="77777777" w:rsidR="00743704" w:rsidRPr="006F2942" w:rsidRDefault="00743704" w:rsidP="00743704">
            <w:pPr>
              <w:pStyle w:val="TAC"/>
            </w:pPr>
            <w:r w:rsidRPr="006F2942">
              <w:t>I</w:t>
            </w:r>
          </w:p>
        </w:tc>
        <w:tc>
          <w:tcPr>
            <w:tcW w:w="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E8C65A" w14:textId="77777777" w:rsidR="00743704" w:rsidRPr="006F2942" w:rsidRDefault="00743704" w:rsidP="00743704">
            <w:pPr>
              <w:pStyle w:val="TAC"/>
            </w:pPr>
            <w:r w:rsidRPr="006F2942">
              <w:t>2017</w:t>
            </w:r>
          </w:p>
        </w:tc>
        <w:tc>
          <w:tcPr>
            <w:tcW w:w="2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0E66A1" w14:textId="7912730C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  <w:r>
              <w:t xml:space="preserve"> (not for EVS- SWB)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83F2C0" w14:textId="40958209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047570" w14:textId="1FCF5558" w:rsidR="00743704" w:rsidRPr="006F2942" w:rsidRDefault="00743704" w:rsidP="00743704">
            <w:pPr>
              <w:pStyle w:val="TAC"/>
            </w:pPr>
            <w:r>
              <w:t>Y</w:t>
            </w:r>
            <w:r w:rsidRPr="006F2942">
              <w:t>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19FA50" w14:textId="461D68E8" w:rsidR="00743704" w:rsidRPr="006F2942" w:rsidRDefault="00743704" w:rsidP="00743704">
            <w:pPr>
              <w:pStyle w:val="TAC"/>
            </w:pPr>
            <w:r>
              <w:t>N</w:t>
            </w:r>
            <w:r w:rsidRPr="006F2942">
              <w:t>o</w:t>
            </w:r>
          </w:p>
        </w:tc>
      </w:tr>
    </w:tbl>
    <w:p w14:paraId="436A04C7" w14:textId="1CAB37C7" w:rsidR="00EB0002" w:rsidRDefault="00EB0002" w:rsidP="00817AD6"/>
    <w:p w14:paraId="5AE67800" w14:textId="3E901DE8" w:rsidR="00853061" w:rsidRDefault="00853061" w:rsidP="00853061">
      <w:r w:rsidRPr="006F2942">
        <w:t xml:space="preserve">Four out of these ten devices </w:t>
      </w:r>
      <w:r>
        <w:t xml:space="preserve">could not be evaluated in SWB mode due to several reasons (at least </w:t>
      </w:r>
      <w:r w:rsidRPr="006F2942">
        <w:t xml:space="preserve">in </w:t>
      </w:r>
      <w:r>
        <w:t xml:space="preserve">conjunction </w:t>
      </w:r>
      <w:r w:rsidRPr="006F2942">
        <w:t>with test equipment</w:t>
      </w:r>
      <w:r>
        <w:t>):</w:t>
      </w:r>
    </w:p>
    <w:p w14:paraId="56967B21" w14:textId="7AC02F50" w:rsidR="00853061" w:rsidRDefault="00853061" w:rsidP="00853061">
      <w:pPr>
        <w:pStyle w:val="Listenabsatz"/>
        <w:numPr>
          <w:ilvl w:val="0"/>
          <w:numId w:val="11"/>
        </w:numPr>
      </w:pPr>
      <w:r>
        <w:t>DUT 09 and 10 do not provide LTE functionality (no VoLTE possible).</w:t>
      </w:r>
    </w:p>
    <w:p w14:paraId="39E40CE5" w14:textId="46E092FD" w:rsidR="00853061" w:rsidRDefault="00853061" w:rsidP="00853061">
      <w:pPr>
        <w:pStyle w:val="Listenabsatz"/>
        <w:numPr>
          <w:ilvl w:val="0"/>
          <w:numId w:val="11"/>
        </w:numPr>
      </w:pPr>
      <w:r>
        <w:t>DUT 08 offers VoLTE calls in the settings, but none of the codecs worked.</w:t>
      </w:r>
    </w:p>
    <w:p w14:paraId="7083F41F" w14:textId="2BDD21B1" w:rsidR="00853061" w:rsidRPr="006F2942" w:rsidRDefault="00853061" w:rsidP="00853061">
      <w:pPr>
        <w:pStyle w:val="Listenabsatz"/>
        <w:numPr>
          <w:ilvl w:val="0"/>
          <w:numId w:val="11"/>
        </w:numPr>
      </w:pPr>
      <w:r>
        <w:t>DUT 39 supports VoLTE calls, but EVS-SWB codec seems not available at all.</w:t>
      </w:r>
    </w:p>
    <w:p w14:paraId="6F8798AB" w14:textId="77777777" w:rsidR="00853061" w:rsidRPr="006F2942" w:rsidRDefault="00853061" w:rsidP="00817AD6"/>
    <w:p w14:paraId="16C73A96" w14:textId="769CF21A" w:rsidR="00817AD6" w:rsidRPr="006F2942" w:rsidRDefault="00817AD6" w:rsidP="006537FB">
      <w:pPr>
        <w:pStyle w:val="berschrift1"/>
      </w:pPr>
      <w:r w:rsidRPr="006F2942">
        <w:t>Rooms</w:t>
      </w:r>
    </w:p>
    <w:p w14:paraId="7E00CBAC" w14:textId="48F9C727" w:rsidR="006537FB" w:rsidRDefault="006537FB" w:rsidP="006537FB">
      <w:r w:rsidRPr="006F2942">
        <w:t xml:space="preserve">A detailed description of the participating labs/rooms can be found in S4-190954 </w:t>
      </w:r>
      <w:sdt>
        <w:sdtPr>
          <w:id w:val="-2013753493"/>
          <w:citation/>
        </w:sdtPr>
        <w:sdtEndPr/>
        <w:sdtContent>
          <w:r w:rsidRPr="006F2942">
            <w:fldChar w:fldCharType="begin"/>
          </w:r>
          <w:r w:rsidRPr="006F2942">
            <w:instrText xml:space="preserve"> CITATION 3GP195 \l 1031 </w:instrText>
          </w:r>
          <w:r w:rsidRPr="006F2942">
            <w:fldChar w:fldCharType="separate"/>
          </w:r>
          <w:r w:rsidR="00287248">
            <w:rPr>
              <w:noProof/>
            </w:rPr>
            <w:t>[5]</w:t>
          </w:r>
          <w:r w:rsidRPr="006F2942">
            <w:fldChar w:fldCharType="end"/>
          </w:r>
        </w:sdtContent>
      </w:sdt>
      <w:r w:rsidRPr="006F2942">
        <w:t>.</w:t>
      </w:r>
    </w:p>
    <w:p w14:paraId="1E35C2CA" w14:textId="3B728A55" w:rsidR="00AD6A1F" w:rsidRPr="006F2942" w:rsidRDefault="00261FA5" w:rsidP="00AD6A1F">
      <w:r w:rsidRPr="00261FA5">
        <w:t>Due to internal restructuring and time constraints, room #6 could only evaluate two devices (DUT 01 &amp; 11)</w:t>
      </w:r>
      <w:r>
        <w:t>.</w:t>
      </w:r>
    </w:p>
    <w:p w14:paraId="6F199152" w14:textId="727405A0" w:rsidR="00817AD6" w:rsidRPr="006F2942" w:rsidRDefault="00817AD6" w:rsidP="006537FB">
      <w:pPr>
        <w:pStyle w:val="berschrift1"/>
      </w:pPr>
      <w:r w:rsidRPr="006F2942">
        <w:t>Additional measurements</w:t>
      </w:r>
    </w:p>
    <w:p w14:paraId="13BB9ADE" w14:textId="5E4B110D" w:rsidR="00817AD6" w:rsidRPr="006F2942" w:rsidRDefault="00872B5B" w:rsidP="00817AD6">
      <w:r w:rsidRPr="006F2942">
        <w:t xml:space="preserve">After a submission of a liaison statement </w:t>
      </w:r>
      <w:sdt>
        <w:sdtPr>
          <w:id w:val="-1877920032"/>
          <w:citation/>
        </w:sdtPr>
        <w:sdtEndPr/>
        <w:sdtContent>
          <w:r w:rsidRPr="006F2942">
            <w:fldChar w:fldCharType="begin"/>
          </w:r>
          <w:r w:rsidRPr="006F2942">
            <w:instrText xml:space="preserve"> CITATION 3GS4190554 \l 1031 </w:instrText>
          </w:r>
          <w:r w:rsidRPr="006F2942">
            <w:fldChar w:fldCharType="separate"/>
          </w:r>
          <w:r w:rsidR="00287248">
            <w:rPr>
              <w:noProof/>
            </w:rPr>
            <w:t>[6]</w:t>
          </w:r>
          <w:r w:rsidRPr="006F2942">
            <w:fldChar w:fldCharType="end"/>
          </w:r>
        </w:sdtContent>
      </w:sdt>
      <w:r w:rsidRPr="006F2942">
        <w:t>, f</w:t>
      </w:r>
      <w:r w:rsidR="0011336B" w:rsidRPr="006F2942">
        <w:t xml:space="preserve">our devices of the round robin test were </w:t>
      </w:r>
      <w:r w:rsidR="007E5B15" w:rsidRPr="006F2942">
        <w:t>kindly provided by CTIA CPWG, s</w:t>
      </w:r>
      <w:r w:rsidR="0011336B" w:rsidRPr="006F2942">
        <w:t>ub-working group</w:t>
      </w:r>
      <w:r w:rsidRPr="006F2942">
        <w:t xml:space="preserve"> “Audio”. In return, they asked to provide some basic measurements according to TS 26.132 </w:t>
      </w:r>
      <w:sdt>
        <w:sdtPr>
          <w:id w:val="-176045611"/>
          <w:citation/>
        </w:sdtPr>
        <w:sdtEndPr/>
        <w:sdtContent>
          <w:r w:rsidRPr="006F2942">
            <w:fldChar w:fldCharType="begin"/>
          </w:r>
          <w:r w:rsidRPr="006F2942">
            <w:instrText xml:space="preserve"> CITATION 3GP00 \l 1031 </w:instrText>
          </w:r>
          <w:r w:rsidRPr="006F2942">
            <w:fldChar w:fldCharType="separate"/>
          </w:r>
          <w:r w:rsidR="00287248">
            <w:rPr>
              <w:noProof/>
            </w:rPr>
            <w:t>[7]</w:t>
          </w:r>
          <w:r w:rsidRPr="006F2942">
            <w:fldChar w:fldCharType="end"/>
          </w:r>
        </w:sdtContent>
      </w:sdt>
      <w:r w:rsidRPr="006F2942">
        <w:t xml:space="preserve"> in NB, WB and SWB mode. These </w:t>
      </w:r>
      <w:r w:rsidR="007E5B15" w:rsidRPr="006F2942">
        <w:t xml:space="preserve">additional </w:t>
      </w:r>
      <w:r w:rsidR="00946E8C" w:rsidRPr="006F2942">
        <w:t xml:space="preserve">measurements </w:t>
      </w:r>
      <w:r w:rsidRPr="006F2942">
        <w:t xml:space="preserve">were addressed </w:t>
      </w:r>
      <w:r w:rsidR="00946E8C" w:rsidRPr="006F2942">
        <w:t xml:space="preserve">described in the </w:t>
      </w:r>
      <w:r w:rsidRPr="006F2942">
        <w:t xml:space="preserve">latest </w:t>
      </w:r>
      <w:r w:rsidR="00946E8C" w:rsidRPr="006F2942">
        <w:t xml:space="preserve">test plan </w:t>
      </w:r>
      <w:sdt>
        <w:sdtPr>
          <w:id w:val="-1329051639"/>
          <w:citation/>
        </w:sdtPr>
        <w:sdtEndPr/>
        <w:sdtContent>
          <w:r w:rsidR="0011336B" w:rsidRPr="006F2942">
            <w:fldChar w:fldCharType="begin"/>
          </w:r>
          <w:r w:rsidR="0011336B" w:rsidRPr="006F2942">
            <w:instrText xml:space="preserve"> CITATION 3GPPRRTestplan \l 1031 </w:instrText>
          </w:r>
          <w:r w:rsidR="0011336B" w:rsidRPr="006F2942">
            <w:fldChar w:fldCharType="separate"/>
          </w:r>
          <w:r w:rsidR="00287248">
            <w:rPr>
              <w:noProof/>
            </w:rPr>
            <w:t>[2]</w:t>
          </w:r>
          <w:r w:rsidR="0011336B" w:rsidRPr="006F2942">
            <w:fldChar w:fldCharType="end"/>
          </w:r>
        </w:sdtContent>
      </w:sdt>
      <w:r w:rsidRPr="006F2942">
        <w:t xml:space="preserve"> and </w:t>
      </w:r>
      <w:r w:rsidR="007E5B15" w:rsidRPr="006F2942">
        <w:t>were collected in advance to the ambient noise testing</w:t>
      </w:r>
      <w:r w:rsidRPr="006F2942">
        <w:t>.</w:t>
      </w:r>
    </w:p>
    <w:p w14:paraId="2DD3BC9F" w14:textId="2ECDDAF5" w:rsidR="007E5B15" w:rsidRPr="006F2942" w:rsidRDefault="007E5B15" w:rsidP="007E5B15">
      <w:r w:rsidRPr="006F2942">
        <w:t>Sending Direction:</w:t>
      </w:r>
    </w:p>
    <w:p w14:paraId="2EF7DDCE" w14:textId="38B31F9A" w:rsidR="007E5B15" w:rsidRPr="006F2942" w:rsidRDefault="007E5B15" w:rsidP="007E5B15">
      <w:pPr>
        <w:pStyle w:val="Listenabsatz"/>
        <w:numPr>
          <w:ilvl w:val="0"/>
          <w:numId w:val="10"/>
        </w:numPr>
      </w:pPr>
      <w:r w:rsidRPr="006F2942">
        <w:t>DUT Delay (compensated for test equipment delay)</w:t>
      </w:r>
    </w:p>
    <w:p w14:paraId="7604EA98" w14:textId="797F3917" w:rsidR="007E5B15" w:rsidRPr="006F2942" w:rsidRDefault="007E5B15" w:rsidP="007E5B15">
      <w:pPr>
        <w:pStyle w:val="Listenabsatz"/>
        <w:numPr>
          <w:ilvl w:val="0"/>
          <w:numId w:val="10"/>
        </w:numPr>
      </w:pPr>
      <w:r w:rsidRPr="006F2942">
        <w:t>Frequency Response</w:t>
      </w:r>
    </w:p>
    <w:p w14:paraId="35A8C35A" w14:textId="6D1F045E" w:rsidR="007E5B15" w:rsidRPr="006F2942" w:rsidRDefault="007E5B15" w:rsidP="007E5B15">
      <w:pPr>
        <w:pStyle w:val="Listenabsatz"/>
        <w:numPr>
          <w:ilvl w:val="0"/>
          <w:numId w:val="10"/>
        </w:numPr>
      </w:pPr>
      <w:r w:rsidRPr="006F2942">
        <w:t>Loudness Rating</w:t>
      </w:r>
    </w:p>
    <w:p w14:paraId="777F0B85" w14:textId="3D4CFA73" w:rsidR="007E5B15" w:rsidRDefault="007E5B15" w:rsidP="007E5B15">
      <w:pPr>
        <w:pStyle w:val="Listenabsatz"/>
        <w:numPr>
          <w:ilvl w:val="0"/>
          <w:numId w:val="10"/>
        </w:numPr>
      </w:pPr>
      <w:r w:rsidRPr="006F2942">
        <w:t>Predicted speech quality acc. to ITU-T P.863 V2.4</w:t>
      </w:r>
    </w:p>
    <w:p w14:paraId="4D30D230" w14:textId="77777777" w:rsidR="00876D77" w:rsidRPr="006F2942" w:rsidRDefault="00876D77" w:rsidP="00876D77"/>
    <w:p w14:paraId="59B7C1AD" w14:textId="4B0DCB9A" w:rsidR="007E5B15" w:rsidRPr="006F2942" w:rsidRDefault="007E5B15" w:rsidP="007E5B15">
      <w:r w:rsidRPr="006F2942">
        <w:t>Receiving Direction:</w:t>
      </w:r>
    </w:p>
    <w:p w14:paraId="6A1F4B25" w14:textId="77777777" w:rsidR="007E5B15" w:rsidRPr="006F2942" w:rsidRDefault="007E5B15" w:rsidP="007E5B15">
      <w:pPr>
        <w:pStyle w:val="Listenabsatz"/>
        <w:numPr>
          <w:ilvl w:val="0"/>
          <w:numId w:val="10"/>
        </w:numPr>
      </w:pPr>
      <w:r w:rsidRPr="006F2942">
        <w:t>DUT Delay (compensated for test equipment delay)</w:t>
      </w:r>
    </w:p>
    <w:p w14:paraId="2540FE12" w14:textId="08DF4C4D" w:rsidR="007E5B15" w:rsidRPr="006F2942" w:rsidRDefault="007E5B15" w:rsidP="007E5B15">
      <w:pPr>
        <w:pStyle w:val="Listenabsatz"/>
        <w:numPr>
          <w:ilvl w:val="0"/>
          <w:numId w:val="10"/>
        </w:numPr>
      </w:pPr>
      <w:r w:rsidRPr="006F2942">
        <w:t>Frequency Response</w:t>
      </w:r>
    </w:p>
    <w:p w14:paraId="495FAF63" w14:textId="4094FBA8" w:rsidR="007E5B15" w:rsidRPr="006F2942" w:rsidRDefault="007E5B15" w:rsidP="007E5B15">
      <w:pPr>
        <w:pStyle w:val="Listenabsatz"/>
        <w:numPr>
          <w:ilvl w:val="0"/>
          <w:numId w:val="10"/>
        </w:numPr>
      </w:pPr>
      <w:r w:rsidRPr="006F2942">
        <w:t>Loudness Rating (at nominal level)</w:t>
      </w:r>
    </w:p>
    <w:p w14:paraId="5579C807" w14:textId="3D8FF727" w:rsidR="007E5B15" w:rsidRPr="006F2942" w:rsidRDefault="007E5B15" w:rsidP="007E5B15">
      <w:pPr>
        <w:pStyle w:val="Listenabsatz"/>
        <w:numPr>
          <w:ilvl w:val="0"/>
          <w:numId w:val="10"/>
        </w:numPr>
      </w:pPr>
      <w:r w:rsidRPr="006F2942">
        <w:t>Predicted speech quality acc. to ITU-T P.863 V2.4 (at nominal level)</w:t>
      </w:r>
    </w:p>
    <w:p w14:paraId="57097267" w14:textId="011B9011" w:rsidR="00872B5B" w:rsidRDefault="00872B5B" w:rsidP="00872B5B">
      <w:r w:rsidRPr="006F2942">
        <w:lastRenderedPageBreak/>
        <w:t>The results of these additional measurements will be reported after finalization of the whole round robin test. A dedicated contribution is expected for SA4#106.</w:t>
      </w:r>
    </w:p>
    <w:p w14:paraId="19727FC5" w14:textId="0C0D5016" w:rsidR="00CA36CB" w:rsidRDefault="00CA36CB" w:rsidP="00872B5B"/>
    <w:p w14:paraId="75C60AE5" w14:textId="34FF0526" w:rsidR="00CA36CB" w:rsidRDefault="00CA36CB" w:rsidP="00CA36CB">
      <w:pPr>
        <w:pStyle w:val="berschrift1"/>
      </w:pPr>
      <w:r>
        <w:t>Results for noise field simulation ES 202 396-1</w:t>
      </w:r>
    </w:p>
    <w:p w14:paraId="4B76B08D" w14:textId="7707E88C" w:rsidR="00747BC6" w:rsidRDefault="00747BC6" w:rsidP="00872B5B">
      <w:r>
        <w:fldChar w:fldCharType="begin"/>
      </w:r>
      <w:r>
        <w:instrText xml:space="preserve"> REF _Ref19541377 \h </w:instrText>
      </w:r>
      <w:r>
        <w:fldChar w:fldCharType="separate"/>
      </w:r>
      <w:r w:rsidR="00287248" w:rsidRPr="006F2942">
        <w:t xml:space="preserve">Table </w:t>
      </w:r>
      <w:r w:rsidR="00287248">
        <w:rPr>
          <w:noProof/>
        </w:rPr>
        <w:t>3</w:t>
      </w:r>
      <w:r>
        <w:fldChar w:fldCharType="end"/>
      </w:r>
      <w:r>
        <w:t xml:space="preserve"> to </w:t>
      </w:r>
      <w:r>
        <w:fldChar w:fldCharType="begin"/>
      </w:r>
      <w:r>
        <w:instrText xml:space="preserve"> REF _Ref19541378 \h </w:instrText>
      </w:r>
      <w:r>
        <w:fldChar w:fldCharType="separate"/>
      </w:r>
      <w:r w:rsidR="00287248" w:rsidRPr="006F2942">
        <w:t xml:space="preserve">Table </w:t>
      </w:r>
      <w:r w:rsidR="00287248">
        <w:rPr>
          <w:noProof/>
        </w:rPr>
        <w:t>5</w:t>
      </w:r>
      <w:r>
        <w:fldChar w:fldCharType="end"/>
      </w:r>
      <w:r>
        <w:t xml:space="preserve"> show the results of S-MOS and N-MOS of the noise field simulation according to ES 202 396-1 </w:t>
      </w:r>
      <w:sdt>
        <w:sdtPr>
          <w:id w:val="1884520305"/>
          <w:citation/>
        </w:sdtPr>
        <w:sdtEndPr/>
        <w:sdtContent>
          <w:r w:rsidR="0034646D">
            <w:fldChar w:fldCharType="begin"/>
          </w:r>
          <w:r w:rsidR="0034646D">
            <w:rPr>
              <w:lang w:val="de-DE"/>
            </w:rPr>
            <w:instrText xml:space="preserve"> CITATION es2023961v17 \l 1031 </w:instrText>
          </w:r>
          <w:r w:rsidR="0034646D">
            <w:fldChar w:fldCharType="separate"/>
          </w:r>
          <w:r w:rsidR="00287248" w:rsidRPr="00287248">
            <w:rPr>
              <w:noProof/>
              <w:lang w:val="de-DE"/>
            </w:rPr>
            <w:t>[1]</w:t>
          </w:r>
          <w:r w:rsidR="0034646D">
            <w:fldChar w:fldCharType="end"/>
          </w:r>
        </w:sdtContent>
      </w:sdt>
      <w:r w:rsidR="0034646D">
        <w:t xml:space="preserve"> (labelled as ES202 in the following) </w:t>
      </w:r>
      <w:r>
        <w:t xml:space="preserve">for NB, WB and SWB mode for all devices and all measurements rooms. Each number is calculated as the average across the eight noise types as described in Table 1 of the test plan (which equals the noise types of TS 26.132 </w:t>
      </w:r>
      <w:sdt>
        <w:sdtPr>
          <w:id w:val="-1958394023"/>
          <w:citation/>
        </w:sdtPr>
        <w:sdtEndPr/>
        <w:sdtContent>
          <w:r>
            <w:fldChar w:fldCharType="begin"/>
          </w:r>
          <w:r>
            <w:rPr>
              <w:lang w:val="de-DE"/>
            </w:rPr>
            <w:instrText xml:space="preserve"> CITATION 3GP00 \l 1031 </w:instrText>
          </w:r>
          <w:r>
            <w:fldChar w:fldCharType="separate"/>
          </w:r>
          <w:r w:rsidR="00287248" w:rsidRPr="00287248">
            <w:rPr>
              <w:noProof/>
              <w:lang w:val="de-DE"/>
            </w:rPr>
            <w:t>[7]</w:t>
          </w:r>
          <w:r>
            <w:fldChar w:fldCharType="end"/>
          </w:r>
        </w:sdtContent>
      </w:sdt>
      <w:r>
        <w:t>). In addition, the average across rooms is provided in an additional column.</w:t>
      </w:r>
    </w:p>
    <w:p w14:paraId="26813294" w14:textId="68C33D78" w:rsidR="0052606B" w:rsidRPr="006F2942" w:rsidRDefault="0052606B" w:rsidP="0052606B">
      <w:pPr>
        <w:pStyle w:val="TH"/>
      </w:pPr>
      <w:bookmarkStart w:id="2" w:name="_Ref19541377"/>
      <w:r w:rsidRPr="006F2942">
        <w:t xml:space="preserve">Table </w:t>
      </w:r>
      <w:r w:rsidRPr="006F2942">
        <w:fldChar w:fldCharType="begin"/>
      </w:r>
      <w:r w:rsidRPr="006F2942">
        <w:instrText xml:space="preserve"> SEQ Table \* ARABIC </w:instrText>
      </w:r>
      <w:r w:rsidRPr="006F2942">
        <w:fldChar w:fldCharType="separate"/>
      </w:r>
      <w:r w:rsidR="00287248">
        <w:rPr>
          <w:noProof/>
        </w:rPr>
        <w:t>3</w:t>
      </w:r>
      <w:r w:rsidRPr="006F2942">
        <w:fldChar w:fldCharType="end"/>
      </w:r>
      <w:bookmarkEnd w:id="2"/>
      <w:r w:rsidRPr="006F2942">
        <w:t xml:space="preserve">: </w:t>
      </w:r>
      <w:r>
        <w:t>RR-Test results for ES 202 396-1 noise field simulation (NB)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60"/>
        <w:gridCol w:w="567"/>
        <w:gridCol w:w="567"/>
        <w:gridCol w:w="567"/>
        <w:gridCol w:w="567"/>
        <w:gridCol w:w="567"/>
        <w:gridCol w:w="567"/>
        <w:gridCol w:w="607"/>
        <w:gridCol w:w="567"/>
        <w:gridCol w:w="567"/>
        <w:gridCol w:w="567"/>
        <w:gridCol w:w="567"/>
        <w:gridCol w:w="567"/>
        <w:gridCol w:w="567"/>
        <w:gridCol w:w="607"/>
      </w:tblGrid>
      <w:tr w:rsidR="0052606B" w:rsidRPr="0052606B" w14:paraId="7B45DE73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59DBF002" w14:textId="77777777" w:rsidR="0052606B" w:rsidRPr="0052606B" w:rsidRDefault="0052606B" w:rsidP="0052606B">
            <w:pPr>
              <w:pStyle w:val="TAH"/>
            </w:pPr>
            <w:r w:rsidRPr="0052606B">
              <w:t> </w:t>
            </w:r>
          </w:p>
        </w:tc>
        <w:tc>
          <w:tcPr>
            <w:tcW w:w="4009" w:type="dxa"/>
            <w:gridSpan w:val="7"/>
            <w:noWrap/>
            <w:hideMark/>
          </w:tcPr>
          <w:p w14:paraId="65936BFE" w14:textId="77777777" w:rsidR="0052606B" w:rsidRPr="0052606B" w:rsidRDefault="0052606B" w:rsidP="0052606B">
            <w:pPr>
              <w:pStyle w:val="TAH"/>
            </w:pPr>
            <w:r w:rsidRPr="0052606B">
              <w:t>S-MOS</w:t>
            </w:r>
          </w:p>
        </w:tc>
        <w:tc>
          <w:tcPr>
            <w:tcW w:w="4009" w:type="dxa"/>
            <w:gridSpan w:val="7"/>
            <w:noWrap/>
            <w:hideMark/>
          </w:tcPr>
          <w:p w14:paraId="63A2E55C" w14:textId="77777777" w:rsidR="0052606B" w:rsidRPr="0052606B" w:rsidRDefault="0052606B" w:rsidP="0052606B">
            <w:pPr>
              <w:pStyle w:val="TAH"/>
            </w:pPr>
            <w:r w:rsidRPr="0052606B">
              <w:t>N-MOS</w:t>
            </w:r>
          </w:p>
        </w:tc>
      </w:tr>
      <w:tr w:rsidR="0052606B" w:rsidRPr="0052606B" w14:paraId="022B7F00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4273CE6C" w14:textId="77777777" w:rsidR="0052606B" w:rsidRPr="0052606B" w:rsidRDefault="0052606B" w:rsidP="0052606B">
            <w:pPr>
              <w:pStyle w:val="TAH"/>
            </w:pPr>
            <w:r w:rsidRPr="0052606B">
              <w:t>Room</w:t>
            </w:r>
          </w:p>
        </w:tc>
        <w:tc>
          <w:tcPr>
            <w:tcW w:w="567" w:type="dxa"/>
            <w:noWrap/>
            <w:hideMark/>
          </w:tcPr>
          <w:p w14:paraId="6FC2EDC2" w14:textId="77777777" w:rsidR="0052606B" w:rsidRPr="0052606B" w:rsidRDefault="0052606B" w:rsidP="0052606B">
            <w:pPr>
              <w:pStyle w:val="TAH"/>
            </w:pPr>
            <w:r w:rsidRPr="0052606B">
              <w:t>R#1</w:t>
            </w:r>
          </w:p>
        </w:tc>
        <w:tc>
          <w:tcPr>
            <w:tcW w:w="567" w:type="dxa"/>
            <w:noWrap/>
            <w:hideMark/>
          </w:tcPr>
          <w:p w14:paraId="2428143A" w14:textId="77777777" w:rsidR="0052606B" w:rsidRPr="0052606B" w:rsidRDefault="0052606B" w:rsidP="0052606B">
            <w:pPr>
              <w:pStyle w:val="TAH"/>
            </w:pPr>
            <w:r w:rsidRPr="0052606B">
              <w:t>R#2</w:t>
            </w:r>
          </w:p>
        </w:tc>
        <w:tc>
          <w:tcPr>
            <w:tcW w:w="567" w:type="dxa"/>
            <w:noWrap/>
            <w:hideMark/>
          </w:tcPr>
          <w:p w14:paraId="309CCC83" w14:textId="77777777" w:rsidR="0052606B" w:rsidRPr="0052606B" w:rsidRDefault="0052606B" w:rsidP="0052606B">
            <w:pPr>
              <w:pStyle w:val="TAH"/>
            </w:pPr>
            <w:r w:rsidRPr="0052606B">
              <w:t>R#3</w:t>
            </w:r>
          </w:p>
        </w:tc>
        <w:tc>
          <w:tcPr>
            <w:tcW w:w="567" w:type="dxa"/>
            <w:noWrap/>
            <w:hideMark/>
          </w:tcPr>
          <w:p w14:paraId="0A5E9675" w14:textId="77777777" w:rsidR="0052606B" w:rsidRPr="0052606B" w:rsidRDefault="0052606B" w:rsidP="0052606B">
            <w:pPr>
              <w:pStyle w:val="TAH"/>
            </w:pPr>
            <w:r w:rsidRPr="0052606B">
              <w:t>R#4</w:t>
            </w:r>
          </w:p>
        </w:tc>
        <w:tc>
          <w:tcPr>
            <w:tcW w:w="567" w:type="dxa"/>
            <w:noWrap/>
            <w:hideMark/>
          </w:tcPr>
          <w:p w14:paraId="69BECA50" w14:textId="77777777" w:rsidR="0052606B" w:rsidRPr="0052606B" w:rsidRDefault="0052606B" w:rsidP="0052606B">
            <w:pPr>
              <w:pStyle w:val="TAH"/>
            </w:pPr>
            <w:r w:rsidRPr="0052606B">
              <w:t>R#5</w:t>
            </w:r>
          </w:p>
        </w:tc>
        <w:tc>
          <w:tcPr>
            <w:tcW w:w="567" w:type="dxa"/>
            <w:noWrap/>
            <w:hideMark/>
          </w:tcPr>
          <w:p w14:paraId="576447A9" w14:textId="77777777" w:rsidR="0052606B" w:rsidRPr="0052606B" w:rsidRDefault="0052606B" w:rsidP="0052606B">
            <w:pPr>
              <w:pStyle w:val="TAH"/>
            </w:pPr>
            <w:r w:rsidRPr="0052606B">
              <w:t>R#6</w:t>
            </w:r>
          </w:p>
        </w:tc>
        <w:tc>
          <w:tcPr>
            <w:tcW w:w="607" w:type="dxa"/>
            <w:noWrap/>
            <w:hideMark/>
          </w:tcPr>
          <w:p w14:paraId="3D1E0E1D" w14:textId="77777777" w:rsidR="0052606B" w:rsidRPr="0052606B" w:rsidRDefault="0052606B" w:rsidP="0052606B">
            <w:pPr>
              <w:pStyle w:val="TAH"/>
            </w:pPr>
            <w:r w:rsidRPr="0052606B">
              <w:t>Avg.</w:t>
            </w:r>
          </w:p>
        </w:tc>
        <w:tc>
          <w:tcPr>
            <w:tcW w:w="567" w:type="dxa"/>
            <w:noWrap/>
            <w:hideMark/>
          </w:tcPr>
          <w:p w14:paraId="451041B5" w14:textId="77777777" w:rsidR="0052606B" w:rsidRPr="0052606B" w:rsidRDefault="0052606B" w:rsidP="0052606B">
            <w:pPr>
              <w:pStyle w:val="TAH"/>
            </w:pPr>
            <w:r w:rsidRPr="0052606B">
              <w:t>R#1</w:t>
            </w:r>
          </w:p>
        </w:tc>
        <w:tc>
          <w:tcPr>
            <w:tcW w:w="567" w:type="dxa"/>
            <w:noWrap/>
            <w:hideMark/>
          </w:tcPr>
          <w:p w14:paraId="1BB5880F" w14:textId="77777777" w:rsidR="0052606B" w:rsidRPr="0052606B" w:rsidRDefault="0052606B" w:rsidP="0052606B">
            <w:pPr>
              <w:pStyle w:val="TAH"/>
            </w:pPr>
            <w:r w:rsidRPr="0052606B">
              <w:t>R#2</w:t>
            </w:r>
          </w:p>
        </w:tc>
        <w:tc>
          <w:tcPr>
            <w:tcW w:w="567" w:type="dxa"/>
            <w:noWrap/>
            <w:hideMark/>
          </w:tcPr>
          <w:p w14:paraId="1E316FFB" w14:textId="77777777" w:rsidR="0052606B" w:rsidRPr="0052606B" w:rsidRDefault="0052606B" w:rsidP="0052606B">
            <w:pPr>
              <w:pStyle w:val="TAH"/>
            </w:pPr>
            <w:r w:rsidRPr="0052606B">
              <w:t>R#3</w:t>
            </w:r>
          </w:p>
        </w:tc>
        <w:tc>
          <w:tcPr>
            <w:tcW w:w="567" w:type="dxa"/>
            <w:noWrap/>
            <w:hideMark/>
          </w:tcPr>
          <w:p w14:paraId="69A1C36D" w14:textId="77777777" w:rsidR="0052606B" w:rsidRPr="0052606B" w:rsidRDefault="0052606B" w:rsidP="0052606B">
            <w:pPr>
              <w:pStyle w:val="TAH"/>
            </w:pPr>
            <w:r w:rsidRPr="0052606B">
              <w:t>R#4</w:t>
            </w:r>
          </w:p>
        </w:tc>
        <w:tc>
          <w:tcPr>
            <w:tcW w:w="567" w:type="dxa"/>
            <w:noWrap/>
            <w:hideMark/>
          </w:tcPr>
          <w:p w14:paraId="7DD3253B" w14:textId="77777777" w:rsidR="0052606B" w:rsidRPr="0052606B" w:rsidRDefault="0052606B" w:rsidP="0052606B">
            <w:pPr>
              <w:pStyle w:val="TAH"/>
            </w:pPr>
            <w:r w:rsidRPr="0052606B">
              <w:t>R#5</w:t>
            </w:r>
          </w:p>
        </w:tc>
        <w:tc>
          <w:tcPr>
            <w:tcW w:w="567" w:type="dxa"/>
            <w:noWrap/>
            <w:hideMark/>
          </w:tcPr>
          <w:p w14:paraId="28483335" w14:textId="77777777" w:rsidR="0052606B" w:rsidRPr="0052606B" w:rsidRDefault="0052606B" w:rsidP="0052606B">
            <w:pPr>
              <w:pStyle w:val="TAH"/>
            </w:pPr>
            <w:r w:rsidRPr="0052606B">
              <w:t>R#6</w:t>
            </w:r>
          </w:p>
        </w:tc>
        <w:tc>
          <w:tcPr>
            <w:tcW w:w="607" w:type="dxa"/>
            <w:noWrap/>
            <w:hideMark/>
          </w:tcPr>
          <w:p w14:paraId="74E14BF2" w14:textId="77777777" w:rsidR="0052606B" w:rsidRPr="0052606B" w:rsidRDefault="0052606B" w:rsidP="0052606B">
            <w:pPr>
              <w:pStyle w:val="TAH"/>
            </w:pPr>
            <w:r w:rsidRPr="0052606B">
              <w:t>Avg.</w:t>
            </w:r>
          </w:p>
        </w:tc>
      </w:tr>
      <w:tr w:rsidR="0052606B" w:rsidRPr="0052606B" w14:paraId="0CDB92BC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59B3CEAF" w14:textId="77777777" w:rsidR="0052606B" w:rsidRPr="0052606B" w:rsidRDefault="0052606B" w:rsidP="0052606B">
            <w:pPr>
              <w:pStyle w:val="TAH"/>
            </w:pPr>
            <w:r w:rsidRPr="0052606B">
              <w:t>DUT</w:t>
            </w:r>
          </w:p>
        </w:tc>
        <w:tc>
          <w:tcPr>
            <w:tcW w:w="567" w:type="dxa"/>
            <w:noWrap/>
            <w:hideMark/>
          </w:tcPr>
          <w:p w14:paraId="620CE571" w14:textId="77777777" w:rsidR="0052606B" w:rsidRPr="0052606B" w:rsidRDefault="0052606B" w:rsidP="0052606B">
            <w:pPr>
              <w:pStyle w:val="TAH"/>
            </w:pPr>
          </w:p>
        </w:tc>
        <w:tc>
          <w:tcPr>
            <w:tcW w:w="567" w:type="dxa"/>
            <w:noWrap/>
            <w:hideMark/>
          </w:tcPr>
          <w:p w14:paraId="23CB170A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413F9F31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40CAFC5C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46401BEE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247C5061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502467B0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1FAAAB99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7185CC32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34F77C2C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15636DF1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227D74BE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41F46DB9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59221DBC" w14:textId="77777777" w:rsidR="0052606B" w:rsidRPr="0052606B" w:rsidRDefault="0052606B" w:rsidP="0052606B">
            <w:pPr>
              <w:pStyle w:val="TAC"/>
            </w:pPr>
          </w:p>
        </w:tc>
      </w:tr>
      <w:tr w:rsidR="0052606B" w:rsidRPr="0052606B" w14:paraId="1AFD4C40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5E98FD2D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02</w:t>
            </w:r>
          </w:p>
        </w:tc>
        <w:tc>
          <w:tcPr>
            <w:tcW w:w="567" w:type="dxa"/>
            <w:noWrap/>
            <w:hideMark/>
          </w:tcPr>
          <w:p w14:paraId="2E35A11C" w14:textId="77777777" w:rsidR="0052606B" w:rsidRPr="0052606B" w:rsidRDefault="0052606B" w:rsidP="0052606B">
            <w:pPr>
              <w:pStyle w:val="TAC"/>
            </w:pPr>
            <w:r w:rsidRPr="0052606B">
              <w:t>4.19</w:t>
            </w:r>
          </w:p>
        </w:tc>
        <w:tc>
          <w:tcPr>
            <w:tcW w:w="567" w:type="dxa"/>
            <w:noWrap/>
            <w:hideMark/>
          </w:tcPr>
          <w:p w14:paraId="5A726904" w14:textId="77777777" w:rsidR="0052606B" w:rsidRPr="0052606B" w:rsidRDefault="0052606B" w:rsidP="0052606B">
            <w:pPr>
              <w:pStyle w:val="TAC"/>
            </w:pPr>
            <w:r w:rsidRPr="0052606B">
              <w:t>4.18</w:t>
            </w:r>
          </w:p>
        </w:tc>
        <w:tc>
          <w:tcPr>
            <w:tcW w:w="567" w:type="dxa"/>
            <w:noWrap/>
            <w:hideMark/>
          </w:tcPr>
          <w:p w14:paraId="7233A0FB" w14:textId="77777777" w:rsidR="0052606B" w:rsidRPr="0052606B" w:rsidRDefault="0052606B" w:rsidP="0052606B">
            <w:pPr>
              <w:pStyle w:val="TAC"/>
            </w:pPr>
            <w:r w:rsidRPr="0052606B">
              <w:t>4.08</w:t>
            </w:r>
          </w:p>
        </w:tc>
        <w:tc>
          <w:tcPr>
            <w:tcW w:w="567" w:type="dxa"/>
            <w:noWrap/>
            <w:hideMark/>
          </w:tcPr>
          <w:p w14:paraId="41B3B7EB" w14:textId="77777777" w:rsidR="0052606B" w:rsidRPr="0052606B" w:rsidRDefault="0052606B" w:rsidP="0052606B">
            <w:pPr>
              <w:pStyle w:val="TAC"/>
            </w:pPr>
            <w:r w:rsidRPr="0052606B">
              <w:t>4.21</w:t>
            </w:r>
          </w:p>
        </w:tc>
        <w:tc>
          <w:tcPr>
            <w:tcW w:w="567" w:type="dxa"/>
            <w:noWrap/>
            <w:hideMark/>
          </w:tcPr>
          <w:p w14:paraId="26A37A3B" w14:textId="77777777" w:rsidR="0052606B" w:rsidRPr="0052606B" w:rsidRDefault="0052606B" w:rsidP="0052606B">
            <w:pPr>
              <w:pStyle w:val="TAC"/>
            </w:pPr>
            <w:r w:rsidRPr="0052606B">
              <w:t>4.27</w:t>
            </w:r>
          </w:p>
        </w:tc>
        <w:tc>
          <w:tcPr>
            <w:tcW w:w="567" w:type="dxa"/>
            <w:noWrap/>
            <w:hideMark/>
          </w:tcPr>
          <w:p w14:paraId="6894E453" w14:textId="77777777" w:rsidR="0052606B" w:rsidRPr="0052606B" w:rsidRDefault="0052606B" w:rsidP="0052606B">
            <w:pPr>
              <w:pStyle w:val="TAC"/>
            </w:pPr>
            <w:r w:rsidRPr="0052606B">
              <w:t>3.47</w:t>
            </w:r>
          </w:p>
        </w:tc>
        <w:tc>
          <w:tcPr>
            <w:tcW w:w="607" w:type="dxa"/>
            <w:noWrap/>
            <w:hideMark/>
          </w:tcPr>
          <w:p w14:paraId="33083B84" w14:textId="77777777" w:rsidR="0052606B" w:rsidRPr="0052606B" w:rsidRDefault="0052606B" w:rsidP="0052606B">
            <w:pPr>
              <w:pStyle w:val="TAC"/>
            </w:pPr>
            <w:r w:rsidRPr="0052606B">
              <w:t>4.07</w:t>
            </w:r>
          </w:p>
        </w:tc>
        <w:tc>
          <w:tcPr>
            <w:tcW w:w="567" w:type="dxa"/>
            <w:noWrap/>
            <w:hideMark/>
          </w:tcPr>
          <w:p w14:paraId="5DDFF7FD" w14:textId="77777777" w:rsidR="0052606B" w:rsidRPr="0052606B" w:rsidRDefault="0052606B" w:rsidP="0052606B">
            <w:pPr>
              <w:pStyle w:val="TAC"/>
            </w:pPr>
            <w:r w:rsidRPr="0052606B">
              <w:t>3.57</w:t>
            </w:r>
          </w:p>
        </w:tc>
        <w:tc>
          <w:tcPr>
            <w:tcW w:w="567" w:type="dxa"/>
            <w:noWrap/>
            <w:hideMark/>
          </w:tcPr>
          <w:p w14:paraId="74399839" w14:textId="77777777" w:rsidR="0052606B" w:rsidRPr="0052606B" w:rsidRDefault="0052606B" w:rsidP="0052606B">
            <w:pPr>
              <w:pStyle w:val="TAC"/>
            </w:pPr>
            <w:r w:rsidRPr="0052606B">
              <w:t>3.73</w:t>
            </w:r>
          </w:p>
        </w:tc>
        <w:tc>
          <w:tcPr>
            <w:tcW w:w="567" w:type="dxa"/>
            <w:noWrap/>
            <w:hideMark/>
          </w:tcPr>
          <w:p w14:paraId="6091B173" w14:textId="77777777" w:rsidR="0052606B" w:rsidRPr="0052606B" w:rsidRDefault="0052606B" w:rsidP="0052606B">
            <w:pPr>
              <w:pStyle w:val="TAC"/>
            </w:pPr>
            <w:r w:rsidRPr="0052606B">
              <w:t>3.30</w:t>
            </w:r>
          </w:p>
        </w:tc>
        <w:tc>
          <w:tcPr>
            <w:tcW w:w="567" w:type="dxa"/>
            <w:noWrap/>
            <w:hideMark/>
          </w:tcPr>
          <w:p w14:paraId="50517499" w14:textId="77777777" w:rsidR="0052606B" w:rsidRPr="0052606B" w:rsidRDefault="0052606B" w:rsidP="0052606B">
            <w:pPr>
              <w:pStyle w:val="TAC"/>
            </w:pPr>
            <w:r w:rsidRPr="0052606B">
              <w:t>3.48</w:t>
            </w:r>
          </w:p>
        </w:tc>
        <w:tc>
          <w:tcPr>
            <w:tcW w:w="567" w:type="dxa"/>
            <w:noWrap/>
            <w:hideMark/>
          </w:tcPr>
          <w:p w14:paraId="5FF2FA08" w14:textId="77777777" w:rsidR="0052606B" w:rsidRPr="0052606B" w:rsidRDefault="0052606B" w:rsidP="0052606B">
            <w:pPr>
              <w:pStyle w:val="TAC"/>
            </w:pPr>
            <w:r w:rsidRPr="0052606B">
              <w:t>3.71</w:t>
            </w:r>
          </w:p>
        </w:tc>
        <w:tc>
          <w:tcPr>
            <w:tcW w:w="567" w:type="dxa"/>
            <w:noWrap/>
            <w:hideMark/>
          </w:tcPr>
          <w:p w14:paraId="076EE6B1" w14:textId="77777777" w:rsidR="0052606B" w:rsidRPr="0052606B" w:rsidRDefault="0052606B" w:rsidP="0052606B">
            <w:pPr>
              <w:pStyle w:val="TAC"/>
            </w:pPr>
            <w:r w:rsidRPr="0052606B">
              <w:t>4.09</w:t>
            </w:r>
          </w:p>
        </w:tc>
        <w:tc>
          <w:tcPr>
            <w:tcW w:w="607" w:type="dxa"/>
            <w:noWrap/>
            <w:hideMark/>
          </w:tcPr>
          <w:p w14:paraId="4494C95A" w14:textId="77777777" w:rsidR="0052606B" w:rsidRPr="0052606B" w:rsidRDefault="0052606B" w:rsidP="0052606B">
            <w:pPr>
              <w:pStyle w:val="TAC"/>
            </w:pPr>
            <w:r w:rsidRPr="0052606B">
              <w:t>3.65</w:t>
            </w:r>
          </w:p>
        </w:tc>
      </w:tr>
      <w:tr w:rsidR="0052606B" w:rsidRPr="0052606B" w14:paraId="0676ECE3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026302D4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03</w:t>
            </w:r>
          </w:p>
        </w:tc>
        <w:tc>
          <w:tcPr>
            <w:tcW w:w="567" w:type="dxa"/>
            <w:noWrap/>
            <w:hideMark/>
          </w:tcPr>
          <w:p w14:paraId="2B702EBF" w14:textId="77777777" w:rsidR="0052606B" w:rsidRPr="0052606B" w:rsidRDefault="0052606B" w:rsidP="0052606B">
            <w:pPr>
              <w:pStyle w:val="TAC"/>
            </w:pPr>
            <w:r w:rsidRPr="0052606B">
              <w:t>4.09</w:t>
            </w:r>
          </w:p>
        </w:tc>
        <w:tc>
          <w:tcPr>
            <w:tcW w:w="567" w:type="dxa"/>
            <w:noWrap/>
            <w:hideMark/>
          </w:tcPr>
          <w:p w14:paraId="09BE23EB" w14:textId="77777777" w:rsidR="0052606B" w:rsidRPr="0052606B" w:rsidRDefault="0052606B" w:rsidP="0052606B">
            <w:pPr>
              <w:pStyle w:val="TAC"/>
            </w:pPr>
            <w:r w:rsidRPr="0052606B">
              <w:t>4.12</w:t>
            </w:r>
          </w:p>
        </w:tc>
        <w:tc>
          <w:tcPr>
            <w:tcW w:w="567" w:type="dxa"/>
            <w:noWrap/>
            <w:hideMark/>
          </w:tcPr>
          <w:p w14:paraId="5E74A046" w14:textId="77777777" w:rsidR="0052606B" w:rsidRPr="0052606B" w:rsidRDefault="0052606B" w:rsidP="0052606B">
            <w:pPr>
              <w:pStyle w:val="TAC"/>
            </w:pPr>
            <w:r w:rsidRPr="0052606B">
              <w:t>3.94</w:t>
            </w:r>
          </w:p>
        </w:tc>
        <w:tc>
          <w:tcPr>
            <w:tcW w:w="567" w:type="dxa"/>
            <w:noWrap/>
            <w:hideMark/>
          </w:tcPr>
          <w:p w14:paraId="3B357638" w14:textId="77777777" w:rsidR="0052606B" w:rsidRPr="0052606B" w:rsidRDefault="0052606B" w:rsidP="0052606B">
            <w:pPr>
              <w:pStyle w:val="TAC"/>
            </w:pPr>
            <w:r w:rsidRPr="0052606B">
              <w:t>3.95</w:t>
            </w:r>
          </w:p>
        </w:tc>
        <w:tc>
          <w:tcPr>
            <w:tcW w:w="567" w:type="dxa"/>
            <w:noWrap/>
            <w:hideMark/>
          </w:tcPr>
          <w:p w14:paraId="0D05258D" w14:textId="77777777" w:rsidR="0052606B" w:rsidRPr="0052606B" w:rsidRDefault="0052606B" w:rsidP="0052606B">
            <w:pPr>
              <w:pStyle w:val="TAC"/>
            </w:pPr>
            <w:r w:rsidRPr="0052606B">
              <w:t>4.21</w:t>
            </w:r>
          </w:p>
        </w:tc>
        <w:tc>
          <w:tcPr>
            <w:tcW w:w="567" w:type="dxa"/>
            <w:noWrap/>
            <w:hideMark/>
          </w:tcPr>
          <w:p w14:paraId="197E5895" w14:textId="77777777" w:rsidR="0052606B" w:rsidRPr="0052606B" w:rsidRDefault="0052606B" w:rsidP="0052606B">
            <w:pPr>
              <w:pStyle w:val="TAC"/>
            </w:pPr>
            <w:r w:rsidRPr="0052606B">
              <w:t>4.04</w:t>
            </w:r>
          </w:p>
        </w:tc>
        <w:tc>
          <w:tcPr>
            <w:tcW w:w="607" w:type="dxa"/>
            <w:noWrap/>
            <w:hideMark/>
          </w:tcPr>
          <w:p w14:paraId="1F19151D" w14:textId="77777777" w:rsidR="0052606B" w:rsidRPr="0052606B" w:rsidRDefault="0052606B" w:rsidP="0052606B">
            <w:pPr>
              <w:pStyle w:val="TAC"/>
            </w:pPr>
            <w:r w:rsidRPr="0052606B">
              <w:t>4.06</w:t>
            </w:r>
          </w:p>
        </w:tc>
        <w:tc>
          <w:tcPr>
            <w:tcW w:w="567" w:type="dxa"/>
            <w:noWrap/>
            <w:hideMark/>
          </w:tcPr>
          <w:p w14:paraId="204BA9DE" w14:textId="77777777" w:rsidR="0052606B" w:rsidRPr="0052606B" w:rsidRDefault="0052606B" w:rsidP="0052606B">
            <w:pPr>
              <w:pStyle w:val="TAC"/>
            </w:pPr>
            <w:r w:rsidRPr="0052606B">
              <w:t>4.32</w:t>
            </w:r>
          </w:p>
        </w:tc>
        <w:tc>
          <w:tcPr>
            <w:tcW w:w="567" w:type="dxa"/>
            <w:noWrap/>
            <w:hideMark/>
          </w:tcPr>
          <w:p w14:paraId="11C06332" w14:textId="77777777" w:rsidR="0052606B" w:rsidRPr="0052606B" w:rsidRDefault="0052606B" w:rsidP="0052606B">
            <w:pPr>
              <w:pStyle w:val="TAC"/>
            </w:pPr>
            <w:r w:rsidRPr="0052606B">
              <w:t>4.48</w:t>
            </w:r>
          </w:p>
        </w:tc>
        <w:tc>
          <w:tcPr>
            <w:tcW w:w="567" w:type="dxa"/>
            <w:noWrap/>
            <w:hideMark/>
          </w:tcPr>
          <w:p w14:paraId="1CAA3BD3" w14:textId="77777777" w:rsidR="0052606B" w:rsidRPr="0052606B" w:rsidRDefault="0052606B" w:rsidP="0052606B">
            <w:pPr>
              <w:pStyle w:val="TAC"/>
            </w:pPr>
            <w:r w:rsidRPr="0052606B">
              <w:t>4.31</w:t>
            </w:r>
          </w:p>
        </w:tc>
        <w:tc>
          <w:tcPr>
            <w:tcW w:w="567" w:type="dxa"/>
            <w:noWrap/>
            <w:hideMark/>
          </w:tcPr>
          <w:p w14:paraId="49C5CC24" w14:textId="77777777" w:rsidR="0052606B" w:rsidRPr="0052606B" w:rsidRDefault="0052606B" w:rsidP="0052606B">
            <w:pPr>
              <w:pStyle w:val="TAC"/>
            </w:pPr>
            <w:r w:rsidRPr="0052606B">
              <w:t>4.30</w:t>
            </w:r>
          </w:p>
        </w:tc>
        <w:tc>
          <w:tcPr>
            <w:tcW w:w="567" w:type="dxa"/>
            <w:noWrap/>
            <w:hideMark/>
          </w:tcPr>
          <w:p w14:paraId="44356DA6" w14:textId="77777777" w:rsidR="0052606B" w:rsidRPr="0052606B" w:rsidRDefault="0052606B" w:rsidP="0052606B">
            <w:pPr>
              <w:pStyle w:val="TAC"/>
            </w:pPr>
            <w:r w:rsidRPr="0052606B">
              <w:t>4.42</w:t>
            </w:r>
          </w:p>
        </w:tc>
        <w:tc>
          <w:tcPr>
            <w:tcW w:w="567" w:type="dxa"/>
            <w:noWrap/>
            <w:hideMark/>
          </w:tcPr>
          <w:p w14:paraId="50BC5AB6" w14:textId="77777777" w:rsidR="0052606B" w:rsidRPr="0052606B" w:rsidRDefault="0052606B" w:rsidP="0052606B">
            <w:pPr>
              <w:pStyle w:val="TAC"/>
            </w:pPr>
            <w:r w:rsidRPr="0052606B">
              <w:t>4.54</w:t>
            </w:r>
          </w:p>
        </w:tc>
        <w:tc>
          <w:tcPr>
            <w:tcW w:w="607" w:type="dxa"/>
            <w:noWrap/>
            <w:hideMark/>
          </w:tcPr>
          <w:p w14:paraId="64F0D70D" w14:textId="77777777" w:rsidR="0052606B" w:rsidRPr="0052606B" w:rsidRDefault="0052606B" w:rsidP="0052606B">
            <w:pPr>
              <w:pStyle w:val="TAC"/>
            </w:pPr>
            <w:r w:rsidRPr="0052606B">
              <w:t>4.40</w:t>
            </w:r>
          </w:p>
        </w:tc>
      </w:tr>
      <w:tr w:rsidR="0052606B" w:rsidRPr="0052606B" w14:paraId="3437CC55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1B6A67CE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04</w:t>
            </w:r>
          </w:p>
        </w:tc>
        <w:tc>
          <w:tcPr>
            <w:tcW w:w="567" w:type="dxa"/>
            <w:noWrap/>
            <w:hideMark/>
          </w:tcPr>
          <w:p w14:paraId="5C1D0B2C" w14:textId="77777777" w:rsidR="0052606B" w:rsidRPr="0052606B" w:rsidRDefault="0052606B" w:rsidP="0052606B">
            <w:pPr>
              <w:pStyle w:val="TAC"/>
            </w:pPr>
            <w:r w:rsidRPr="0052606B">
              <w:t>3.75</w:t>
            </w:r>
          </w:p>
        </w:tc>
        <w:tc>
          <w:tcPr>
            <w:tcW w:w="567" w:type="dxa"/>
            <w:noWrap/>
            <w:hideMark/>
          </w:tcPr>
          <w:p w14:paraId="61427FCF" w14:textId="77777777" w:rsidR="0052606B" w:rsidRPr="0052606B" w:rsidRDefault="0052606B" w:rsidP="0052606B">
            <w:pPr>
              <w:pStyle w:val="TAC"/>
            </w:pPr>
            <w:r w:rsidRPr="0052606B">
              <w:t>3.88</w:t>
            </w:r>
          </w:p>
        </w:tc>
        <w:tc>
          <w:tcPr>
            <w:tcW w:w="567" w:type="dxa"/>
            <w:noWrap/>
            <w:hideMark/>
          </w:tcPr>
          <w:p w14:paraId="4F2E0675" w14:textId="77777777" w:rsidR="0052606B" w:rsidRPr="0052606B" w:rsidRDefault="0052606B" w:rsidP="0052606B">
            <w:pPr>
              <w:pStyle w:val="TAC"/>
            </w:pPr>
            <w:r w:rsidRPr="0052606B">
              <w:t>3.80</w:t>
            </w:r>
          </w:p>
        </w:tc>
        <w:tc>
          <w:tcPr>
            <w:tcW w:w="567" w:type="dxa"/>
            <w:noWrap/>
            <w:hideMark/>
          </w:tcPr>
          <w:p w14:paraId="33BAA3AD" w14:textId="77777777" w:rsidR="0052606B" w:rsidRPr="0052606B" w:rsidRDefault="0052606B" w:rsidP="0052606B">
            <w:pPr>
              <w:pStyle w:val="TAC"/>
            </w:pPr>
            <w:r w:rsidRPr="0052606B">
              <w:t>3.74</w:t>
            </w:r>
          </w:p>
        </w:tc>
        <w:tc>
          <w:tcPr>
            <w:tcW w:w="567" w:type="dxa"/>
            <w:noWrap/>
            <w:hideMark/>
          </w:tcPr>
          <w:p w14:paraId="1A25F047" w14:textId="77777777" w:rsidR="0052606B" w:rsidRPr="0052606B" w:rsidRDefault="0052606B" w:rsidP="0052606B">
            <w:pPr>
              <w:pStyle w:val="TAC"/>
            </w:pPr>
            <w:r w:rsidRPr="0052606B">
              <w:t>4.04</w:t>
            </w:r>
          </w:p>
        </w:tc>
        <w:tc>
          <w:tcPr>
            <w:tcW w:w="567" w:type="dxa"/>
            <w:noWrap/>
            <w:hideMark/>
          </w:tcPr>
          <w:p w14:paraId="3C7F91C2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0507A1A3" w14:textId="77777777" w:rsidR="0052606B" w:rsidRPr="0052606B" w:rsidRDefault="0052606B" w:rsidP="0052606B">
            <w:pPr>
              <w:pStyle w:val="TAC"/>
            </w:pPr>
            <w:r w:rsidRPr="0052606B">
              <w:t>3.84</w:t>
            </w:r>
          </w:p>
        </w:tc>
        <w:tc>
          <w:tcPr>
            <w:tcW w:w="567" w:type="dxa"/>
            <w:noWrap/>
            <w:hideMark/>
          </w:tcPr>
          <w:p w14:paraId="10D09BBF" w14:textId="77777777" w:rsidR="0052606B" w:rsidRPr="0052606B" w:rsidRDefault="0052606B" w:rsidP="0052606B">
            <w:pPr>
              <w:pStyle w:val="TAC"/>
            </w:pPr>
            <w:r w:rsidRPr="0052606B">
              <w:t>4.48</w:t>
            </w:r>
          </w:p>
        </w:tc>
        <w:tc>
          <w:tcPr>
            <w:tcW w:w="567" w:type="dxa"/>
            <w:noWrap/>
            <w:hideMark/>
          </w:tcPr>
          <w:p w14:paraId="2DF3A456" w14:textId="77777777" w:rsidR="0052606B" w:rsidRPr="0052606B" w:rsidRDefault="0052606B" w:rsidP="0052606B">
            <w:pPr>
              <w:pStyle w:val="TAC"/>
            </w:pPr>
            <w:r w:rsidRPr="0052606B">
              <w:t>4.45</w:t>
            </w:r>
          </w:p>
        </w:tc>
        <w:tc>
          <w:tcPr>
            <w:tcW w:w="567" w:type="dxa"/>
            <w:noWrap/>
            <w:hideMark/>
          </w:tcPr>
          <w:p w14:paraId="76F448B0" w14:textId="77777777" w:rsidR="0052606B" w:rsidRPr="0052606B" w:rsidRDefault="0052606B" w:rsidP="0052606B">
            <w:pPr>
              <w:pStyle w:val="TAC"/>
            </w:pPr>
            <w:r w:rsidRPr="0052606B">
              <w:t>4.36</w:t>
            </w:r>
          </w:p>
        </w:tc>
        <w:tc>
          <w:tcPr>
            <w:tcW w:w="567" w:type="dxa"/>
            <w:noWrap/>
            <w:hideMark/>
          </w:tcPr>
          <w:p w14:paraId="149572CA" w14:textId="77777777" w:rsidR="0052606B" w:rsidRPr="0052606B" w:rsidRDefault="0052606B" w:rsidP="0052606B">
            <w:pPr>
              <w:pStyle w:val="TAC"/>
            </w:pPr>
            <w:r w:rsidRPr="0052606B">
              <w:t>4.40</w:t>
            </w:r>
          </w:p>
        </w:tc>
        <w:tc>
          <w:tcPr>
            <w:tcW w:w="567" w:type="dxa"/>
            <w:noWrap/>
            <w:hideMark/>
          </w:tcPr>
          <w:p w14:paraId="446163C2" w14:textId="77777777" w:rsidR="0052606B" w:rsidRPr="0052606B" w:rsidRDefault="0052606B" w:rsidP="0052606B">
            <w:pPr>
              <w:pStyle w:val="TAC"/>
            </w:pPr>
            <w:r w:rsidRPr="0052606B">
              <w:t>4.52</w:t>
            </w:r>
          </w:p>
        </w:tc>
        <w:tc>
          <w:tcPr>
            <w:tcW w:w="567" w:type="dxa"/>
            <w:noWrap/>
            <w:hideMark/>
          </w:tcPr>
          <w:p w14:paraId="673CE20A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25B88E4C" w14:textId="77777777" w:rsidR="0052606B" w:rsidRPr="0052606B" w:rsidRDefault="0052606B" w:rsidP="0052606B">
            <w:pPr>
              <w:pStyle w:val="TAC"/>
            </w:pPr>
            <w:r w:rsidRPr="0052606B">
              <w:t>4.44</w:t>
            </w:r>
          </w:p>
        </w:tc>
      </w:tr>
      <w:tr w:rsidR="0052606B" w:rsidRPr="0052606B" w14:paraId="66F50BA1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5BA6A0BC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05</w:t>
            </w:r>
          </w:p>
        </w:tc>
        <w:tc>
          <w:tcPr>
            <w:tcW w:w="567" w:type="dxa"/>
            <w:noWrap/>
            <w:hideMark/>
          </w:tcPr>
          <w:p w14:paraId="22712D8E" w14:textId="77777777" w:rsidR="0052606B" w:rsidRPr="0052606B" w:rsidRDefault="0052606B" w:rsidP="0052606B">
            <w:pPr>
              <w:pStyle w:val="TAC"/>
            </w:pPr>
            <w:r w:rsidRPr="0052606B">
              <w:t>3.99</w:t>
            </w:r>
          </w:p>
        </w:tc>
        <w:tc>
          <w:tcPr>
            <w:tcW w:w="567" w:type="dxa"/>
            <w:noWrap/>
            <w:hideMark/>
          </w:tcPr>
          <w:p w14:paraId="6AED7195" w14:textId="77777777" w:rsidR="0052606B" w:rsidRPr="0052606B" w:rsidRDefault="0052606B" w:rsidP="0052606B">
            <w:pPr>
              <w:pStyle w:val="TAC"/>
            </w:pPr>
            <w:r w:rsidRPr="0052606B">
              <w:t>3.89</w:t>
            </w:r>
          </w:p>
        </w:tc>
        <w:tc>
          <w:tcPr>
            <w:tcW w:w="567" w:type="dxa"/>
            <w:noWrap/>
            <w:hideMark/>
          </w:tcPr>
          <w:p w14:paraId="322B4888" w14:textId="77777777" w:rsidR="0052606B" w:rsidRPr="0052606B" w:rsidRDefault="0052606B" w:rsidP="0052606B">
            <w:pPr>
              <w:pStyle w:val="TAC"/>
            </w:pPr>
            <w:r w:rsidRPr="0052606B">
              <w:t>3.97</w:t>
            </w:r>
          </w:p>
        </w:tc>
        <w:tc>
          <w:tcPr>
            <w:tcW w:w="567" w:type="dxa"/>
            <w:noWrap/>
            <w:hideMark/>
          </w:tcPr>
          <w:p w14:paraId="418A565C" w14:textId="77777777" w:rsidR="0052606B" w:rsidRPr="0052606B" w:rsidRDefault="0052606B" w:rsidP="0052606B">
            <w:pPr>
              <w:pStyle w:val="TAC"/>
            </w:pPr>
            <w:r w:rsidRPr="0052606B">
              <w:t>3.95</w:t>
            </w:r>
          </w:p>
        </w:tc>
        <w:tc>
          <w:tcPr>
            <w:tcW w:w="567" w:type="dxa"/>
            <w:noWrap/>
            <w:hideMark/>
          </w:tcPr>
          <w:p w14:paraId="731FCFCD" w14:textId="77777777" w:rsidR="0052606B" w:rsidRPr="0052606B" w:rsidRDefault="0052606B" w:rsidP="0052606B">
            <w:pPr>
              <w:pStyle w:val="TAC"/>
            </w:pPr>
            <w:r w:rsidRPr="0052606B">
              <w:t>4.16</w:t>
            </w:r>
          </w:p>
        </w:tc>
        <w:tc>
          <w:tcPr>
            <w:tcW w:w="567" w:type="dxa"/>
            <w:noWrap/>
            <w:hideMark/>
          </w:tcPr>
          <w:p w14:paraId="2673D726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45118108" w14:textId="77777777" w:rsidR="0052606B" w:rsidRPr="0052606B" w:rsidRDefault="0052606B" w:rsidP="0052606B">
            <w:pPr>
              <w:pStyle w:val="TAC"/>
            </w:pPr>
            <w:r w:rsidRPr="0052606B">
              <w:t>3.99</w:t>
            </w:r>
          </w:p>
        </w:tc>
        <w:tc>
          <w:tcPr>
            <w:tcW w:w="567" w:type="dxa"/>
            <w:noWrap/>
            <w:hideMark/>
          </w:tcPr>
          <w:p w14:paraId="4B8FDA89" w14:textId="77777777" w:rsidR="0052606B" w:rsidRPr="0052606B" w:rsidRDefault="0052606B" w:rsidP="0052606B">
            <w:pPr>
              <w:pStyle w:val="TAC"/>
            </w:pPr>
            <w:r w:rsidRPr="0052606B">
              <w:t>4.10</w:t>
            </w:r>
          </w:p>
        </w:tc>
        <w:tc>
          <w:tcPr>
            <w:tcW w:w="567" w:type="dxa"/>
            <w:noWrap/>
            <w:hideMark/>
          </w:tcPr>
          <w:p w14:paraId="68BF904F" w14:textId="77777777" w:rsidR="0052606B" w:rsidRPr="0052606B" w:rsidRDefault="0052606B" w:rsidP="0052606B">
            <w:pPr>
              <w:pStyle w:val="TAC"/>
            </w:pPr>
            <w:r w:rsidRPr="0052606B">
              <w:t>4.11</w:t>
            </w:r>
          </w:p>
        </w:tc>
        <w:tc>
          <w:tcPr>
            <w:tcW w:w="567" w:type="dxa"/>
            <w:noWrap/>
            <w:hideMark/>
          </w:tcPr>
          <w:p w14:paraId="18101F09" w14:textId="77777777" w:rsidR="0052606B" w:rsidRPr="0052606B" w:rsidRDefault="0052606B" w:rsidP="0052606B">
            <w:pPr>
              <w:pStyle w:val="TAC"/>
            </w:pPr>
            <w:r w:rsidRPr="0052606B">
              <w:t>3.93</w:t>
            </w:r>
          </w:p>
        </w:tc>
        <w:tc>
          <w:tcPr>
            <w:tcW w:w="567" w:type="dxa"/>
            <w:noWrap/>
            <w:hideMark/>
          </w:tcPr>
          <w:p w14:paraId="3D836B2B" w14:textId="77777777" w:rsidR="0052606B" w:rsidRPr="0052606B" w:rsidRDefault="0052606B" w:rsidP="0052606B">
            <w:pPr>
              <w:pStyle w:val="TAC"/>
            </w:pPr>
            <w:r w:rsidRPr="0052606B">
              <w:t>3.91</w:t>
            </w:r>
          </w:p>
        </w:tc>
        <w:tc>
          <w:tcPr>
            <w:tcW w:w="567" w:type="dxa"/>
            <w:noWrap/>
            <w:hideMark/>
          </w:tcPr>
          <w:p w14:paraId="75B334B9" w14:textId="77777777" w:rsidR="0052606B" w:rsidRPr="0052606B" w:rsidRDefault="0052606B" w:rsidP="0052606B">
            <w:pPr>
              <w:pStyle w:val="TAC"/>
            </w:pPr>
            <w:r w:rsidRPr="0052606B">
              <w:t>4.08</w:t>
            </w:r>
          </w:p>
        </w:tc>
        <w:tc>
          <w:tcPr>
            <w:tcW w:w="567" w:type="dxa"/>
            <w:noWrap/>
            <w:hideMark/>
          </w:tcPr>
          <w:p w14:paraId="76FA90D2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0592AC9F" w14:textId="77777777" w:rsidR="0052606B" w:rsidRPr="0052606B" w:rsidRDefault="0052606B" w:rsidP="0052606B">
            <w:pPr>
              <w:pStyle w:val="TAC"/>
            </w:pPr>
            <w:r w:rsidRPr="0052606B">
              <w:t>4.03</w:t>
            </w:r>
          </w:p>
        </w:tc>
      </w:tr>
      <w:tr w:rsidR="0052606B" w:rsidRPr="0052606B" w14:paraId="2DD6204C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61CBFE59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06</w:t>
            </w:r>
          </w:p>
        </w:tc>
        <w:tc>
          <w:tcPr>
            <w:tcW w:w="567" w:type="dxa"/>
            <w:noWrap/>
            <w:hideMark/>
          </w:tcPr>
          <w:p w14:paraId="69E97485" w14:textId="77777777" w:rsidR="0052606B" w:rsidRPr="0052606B" w:rsidRDefault="0052606B" w:rsidP="0052606B">
            <w:pPr>
              <w:pStyle w:val="TAC"/>
            </w:pPr>
            <w:r w:rsidRPr="0052606B">
              <w:t>3.66</w:t>
            </w:r>
          </w:p>
        </w:tc>
        <w:tc>
          <w:tcPr>
            <w:tcW w:w="567" w:type="dxa"/>
            <w:noWrap/>
            <w:hideMark/>
          </w:tcPr>
          <w:p w14:paraId="3C280A80" w14:textId="77777777" w:rsidR="0052606B" w:rsidRPr="0052606B" w:rsidRDefault="0052606B" w:rsidP="0052606B">
            <w:pPr>
              <w:pStyle w:val="TAC"/>
            </w:pPr>
            <w:r w:rsidRPr="0052606B">
              <w:t>3.75</w:t>
            </w:r>
          </w:p>
        </w:tc>
        <w:tc>
          <w:tcPr>
            <w:tcW w:w="567" w:type="dxa"/>
            <w:noWrap/>
            <w:hideMark/>
          </w:tcPr>
          <w:p w14:paraId="6727B7D3" w14:textId="77777777" w:rsidR="0052606B" w:rsidRPr="0052606B" w:rsidRDefault="0052606B" w:rsidP="0052606B">
            <w:pPr>
              <w:pStyle w:val="TAC"/>
            </w:pPr>
            <w:r w:rsidRPr="0052606B">
              <w:t>3.90</w:t>
            </w:r>
          </w:p>
        </w:tc>
        <w:tc>
          <w:tcPr>
            <w:tcW w:w="567" w:type="dxa"/>
            <w:noWrap/>
            <w:hideMark/>
          </w:tcPr>
          <w:p w14:paraId="79C405FF" w14:textId="77777777" w:rsidR="0052606B" w:rsidRPr="0052606B" w:rsidRDefault="0052606B" w:rsidP="0052606B">
            <w:pPr>
              <w:pStyle w:val="TAC"/>
            </w:pPr>
            <w:r w:rsidRPr="0052606B">
              <w:t>3.93</w:t>
            </w:r>
          </w:p>
        </w:tc>
        <w:tc>
          <w:tcPr>
            <w:tcW w:w="567" w:type="dxa"/>
            <w:noWrap/>
            <w:hideMark/>
          </w:tcPr>
          <w:p w14:paraId="7026FA80" w14:textId="77777777" w:rsidR="0052606B" w:rsidRPr="0052606B" w:rsidRDefault="0052606B" w:rsidP="0052606B">
            <w:pPr>
              <w:pStyle w:val="TAC"/>
            </w:pPr>
            <w:r w:rsidRPr="0052606B">
              <w:t>4.06</w:t>
            </w:r>
          </w:p>
        </w:tc>
        <w:tc>
          <w:tcPr>
            <w:tcW w:w="567" w:type="dxa"/>
            <w:noWrap/>
            <w:hideMark/>
          </w:tcPr>
          <w:p w14:paraId="2264EBE0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14B9AF18" w14:textId="77777777" w:rsidR="0052606B" w:rsidRPr="0052606B" w:rsidRDefault="0052606B" w:rsidP="0052606B">
            <w:pPr>
              <w:pStyle w:val="TAC"/>
            </w:pPr>
            <w:r w:rsidRPr="0052606B">
              <w:t>3.86</w:t>
            </w:r>
          </w:p>
        </w:tc>
        <w:tc>
          <w:tcPr>
            <w:tcW w:w="567" w:type="dxa"/>
            <w:noWrap/>
            <w:hideMark/>
          </w:tcPr>
          <w:p w14:paraId="327EE078" w14:textId="77777777" w:rsidR="0052606B" w:rsidRPr="0052606B" w:rsidRDefault="0052606B" w:rsidP="0052606B">
            <w:pPr>
              <w:pStyle w:val="TAC"/>
            </w:pPr>
            <w:r w:rsidRPr="0052606B">
              <w:t>4.25</w:t>
            </w:r>
          </w:p>
        </w:tc>
        <w:tc>
          <w:tcPr>
            <w:tcW w:w="567" w:type="dxa"/>
            <w:noWrap/>
            <w:hideMark/>
          </w:tcPr>
          <w:p w14:paraId="487630A3" w14:textId="77777777" w:rsidR="0052606B" w:rsidRPr="0052606B" w:rsidRDefault="0052606B" w:rsidP="0052606B">
            <w:pPr>
              <w:pStyle w:val="TAC"/>
            </w:pPr>
            <w:r w:rsidRPr="0052606B">
              <w:t>4.39</w:t>
            </w:r>
          </w:p>
        </w:tc>
        <w:tc>
          <w:tcPr>
            <w:tcW w:w="567" w:type="dxa"/>
            <w:noWrap/>
            <w:hideMark/>
          </w:tcPr>
          <w:p w14:paraId="7934BD45" w14:textId="77777777" w:rsidR="0052606B" w:rsidRPr="0052606B" w:rsidRDefault="0052606B" w:rsidP="0052606B">
            <w:pPr>
              <w:pStyle w:val="TAC"/>
            </w:pPr>
            <w:r w:rsidRPr="0052606B">
              <w:t>4.32</w:t>
            </w:r>
          </w:p>
        </w:tc>
        <w:tc>
          <w:tcPr>
            <w:tcW w:w="567" w:type="dxa"/>
            <w:noWrap/>
            <w:hideMark/>
          </w:tcPr>
          <w:p w14:paraId="774DFB05" w14:textId="77777777" w:rsidR="0052606B" w:rsidRPr="0052606B" w:rsidRDefault="0052606B" w:rsidP="0052606B">
            <w:pPr>
              <w:pStyle w:val="TAC"/>
            </w:pPr>
            <w:r w:rsidRPr="0052606B">
              <w:t>4.43</w:t>
            </w:r>
          </w:p>
        </w:tc>
        <w:tc>
          <w:tcPr>
            <w:tcW w:w="567" w:type="dxa"/>
            <w:noWrap/>
            <w:hideMark/>
          </w:tcPr>
          <w:p w14:paraId="05A3F1DF" w14:textId="77777777" w:rsidR="0052606B" w:rsidRPr="0052606B" w:rsidRDefault="0052606B" w:rsidP="0052606B">
            <w:pPr>
              <w:pStyle w:val="TAC"/>
            </w:pPr>
            <w:r w:rsidRPr="0052606B">
              <w:t>4.50</w:t>
            </w:r>
          </w:p>
        </w:tc>
        <w:tc>
          <w:tcPr>
            <w:tcW w:w="567" w:type="dxa"/>
            <w:noWrap/>
            <w:hideMark/>
          </w:tcPr>
          <w:p w14:paraId="7D829FA5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17338085" w14:textId="77777777" w:rsidR="0052606B" w:rsidRPr="0052606B" w:rsidRDefault="0052606B" w:rsidP="0052606B">
            <w:pPr>
              <w:pStyle w:val="TAC"/>
            </w:pPr>
            <w:r w:rsidRPr="0052606B">
              <w:t>4.38</w:t>
            </w:r>
          </w:p>
        </w:tc>
      </w:tr>
      <w:tr w:rsidR="0052606B" w:rsidRPr="0052606B" w14:paraId="3FB95176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0AA1BD02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07</w:t>
            </w:r>
          </w:p>
        </w:tc>
        <w:tc>
          <w:tcPr>
            <w:tcW w:w="567" w:type="dxa"/>
            <w:noWrap/>
            <w:hideMark/>
          </w:tcPr>
          <w:p w14:paraId="79DCAE72" w14:textId="77777777" w:rsidR="0052606B" w:rsidRPr="0052606B" w:rsidRDefault="0052606B" w:rsidP="0052606B">
            <w:pPr>
              <w:pStyle w:val="TAC"/>
            </w:pPr>
            <w:r w:rsidRPr="0052606B">
              <w:t>3.96</w:t>
            </w:r>
          </w:p>
        </w:tc>
        <w:tc>
          <w:tcPr>
            <w:tcW w:w="567" w:type="dxa"/>
            <w:noWrap/>
            <w:hideMark/>
          </w:tcPr>
          <w:p w14:paraId="221D3883" w14:textId="77777777" w:rsidR="0052606B" w:rsidRPr="0052606B" w:rsidRDefault="0052606B" w:rsidP="0052606B">
            <w:pPr>
              <w:pStyle w:val="TAC"/>
            </w:pPr>
            <w:r w:rsidRPr="0052606B">
              <w:t>4.00</w:t>
            </w:r>
          </w:p>
        </w:tc>
        <w:tc>
          <w:tcPr>
            <w:tcW w:w="567" w:type="dxa"/>
            <w:noWrap/>
            <w:hideMark/>
          </w:tcPr>
          <w:p w14:paraId="560DBF0C" w14:textId="77777777" w:rsidR="0052606B" w:rsidRPr="0052606B" w:rsidRDefault="0052606B" w:rsidP="0052606B">
            <w:pPr>
              <w:pStyle w:val="TAC"/>
            </w:pPr>
            <w:r w:rsidRPr="0052606B">
              <w:t>3.95</w:t>
            </w:r>
          </w:p>
        </w:tc>
        <w:tc>
          <w:tcPr>
            <w:tcW w:w="567" w:type="dxa"/>
            <w:noWrap/>
            <w:hideMark/>
          </w:tcPr>
          <w:p w14:paraId="686717CF" w14:textId="77777777" w:rsidR="0052606B" w:rsidRPr="0052606B" w:rsidRDefault="0052606B" w:rsidP="0052606B">
            <w:pPr>
              <w:pStyle w:val="TAC"/>
            </w:pPr>
            <w:r w:rsidRPr="0052606B">
              <w:t>4.02</w:t>
            </w:r>
          </w:p>
        </w:tc>
        <w:tc>
          <w:tcPr>
            <w:tcW w:w="567" w:type="dxa"/>
            <w:noWrap/>
            <w:hideMark/>
          </w:tcPr>
          <w:p w14:paraId="560941FB" w14:textId="77777777" w:rsidR="0052606B" w:rsidRPr="0052606B" w:rsidRDefault="0052606B" w:rsidP="0052606B">
            <w:pPr>
              <w:pStyle w:val="TAC"/>
            </w:pPr>
            <w:r w:rsidRPr="0052606B">
              <w:t>4.12</w:t>
            </w:r>
          </w:p>
        </w:tc>
        <w:tc>
          <w:tcPr>
            <w:tcW w:w="567" w:type="dxa"/>
            <w:noWrap/>
            <w:hideMark/>
          </w:tcPr>
          <w:p w14:paraId="3C351599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5B8A5922" w14:textId="77777777" w:rsidR="0052606B" w:rsidRPr="0052606B" w:rsidRDefault="0052606B" w:rsidP="0052606B">
            <w:pPr>
              <w:pStyle w:val="TAC"/>
            </w:pPr>
            <w:r w:rsidRPr="0052606B">
              <w:t>4.01</w:t>
            </w:r>
          </w:p>
        </w:tc>
        <w:tc>
          <w:tcPr>
            <w:tcW w:w="567" w:type="dxa"/>
            <w:noWrap/>
            <w:hideMark/>
          </w:tcPr>
          <w:p w14:paraId="658A6349" w14:textId="77777777" w:rsidR="0052606B" w:rsidRPr="0052606B" w:rsidRDefault="0052606B" w:rsidP="0052606B">
            <w:pPr>
              <w:pStyle w:val="TAC"/>
            </w:pPr>
            <w:r w:rsidRPr="0052606B">
              <w:t>4.48</w:t>
            </w:r>
          </w:p>
        </w:tc>
        <w:tc>
          <w:tcPr>
            <w:tcW w:w="567" w:type="dxa"/>
            <w:noWrap/>
            <w:hideMark/>
          </w:tcPr>
          <w:p w14:paraId="090FE3FB" w14:textId="77777777" w:rsidR="0052606B" w:rsidRPr="0052606B" w:rsidRDefault="0052606B" w:rsidP="0052606B">
            <w:pPr>
              <w:pStyle w:val="TAC"/>
            </w:pPr>
            <w:r w:rsidRPr="0052606B">
              <w:t>4.53</w:t>
            </w:r>
          </w:p>
        </w:tc>
        <w:tc>
          <w:tcPr>
            <w:tcW w:w="567" w:type="dxa"/>
            <w:noWrap/>
            <w:hideMark/>
          </w:tcPr>
          <w:p w14:paraId="41A9BC58" w14:textId="77777777" w:rsidR="0052606B" w:rsidRPr="0052606B" w:rsidRDefault="0052606B" w:rsidP="0052606B">
            <w:pPr>
              <w:pStyle w:val="TAC"/>
            </w:pPr>
            <w:r w:rsidRPr="0052606B">
              <w:t>4.41</w:t>
            </w:r>
          </w:p>
        </w:tc>
        <w:tc>
          <w:tcPr>
            <w:tcW w:w="567" w:type="dxa"/>
            <w:noWrap/>
            <w:hideMark/>
          </w:tcPr>
          <w:p w14:paraId="27AB6399" w14:textId="77777777" w:rsidR="0052606B" w:rsidRPr="0052606B" w:rsidRDefault="0052606B" w:rsidP="0052606B">
            <w:pPr>
              <w:pStyle w:val="TAC"/>
            </w:pPr>
            <w:r w:rsidRPr="0052606B">
              <w:t>4.51</w:t>
            </w:r>
          </w:p>
        </w:tc>
        <w:tc>
          <w:tcPr>
            <w:tcW w:w="567" w:type="dxa"/>
            <w:noWrap/>
            <w:hideMark/>
          </w:tcPr>
          <w:p w14:paraId="7518A012" w14:textId="77777777" w:rsidR="0052606B" w:rsidRPr="0052606B" w:rsidRDefault="0052606B" w:rsidP="0052606B">
            <w:pPr>
              <w:pStyle w:val="TAC"/>
            </w:pPr>
            <w:r w:rsidRPr="0052606B">
              <w:t>4.52</w:t>
            </w:r>
          </w:p>
        </w:tc>
        <w:tc>
          <w:tcPr>
            <w:tcW w:w="567" w:type="dxa"/>
            <w:noWrap/>
            <w:hideMark/>
          </w:tcPr>
          <w:p w14:paraId="4CC1DB48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44064607" w14:textId="77777777" w:rsidR="0052606B" w:rsidRPr="0052606B" w:rsidRDefault="0052606B" w:rsidP="0052606B">
            <w:pPr>
              <w:pStyle w:val="TAC"/>
            </w:pPr>
            <w:r w:rsidRPr="0052606B">
              <w:t>4.49</w:t>
            </w:r>
          </w:p>
        </w:tc>
      </w:tr>
      <w:tr w:rsidR="0052606B" w:rsidRPr="0052606B" w14:paraId="1720E0CE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4376EA51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08</w:t>
            </w:r>
          </w:p>
        </w:tc>
        <w:tc>
          <w:tcPr>
            <w:tcW w:w="567" w:type="dxa"/>
            <w:noWrap/>
            <w:hideMark/>
          </w:tcPr>
          <w:p w14:paraId="44080615" w14:textId="77777777" w:rsidR="0052606B" w:rsidRPr="0052606B" w:rsidRDefault="0052606B" w:rsidP="0052606B">
            <w:pPr>
              <w:pStyle w:val="TAC"/>
            </w:pPr>
            <w:r w:rsidRPr="0052606B">
              <w:t>4.06</w:t>
            </w:r>
          </w:p>
        </w:tc>
        <w:tc>
          <w:tcPr>
            <w:tcW w:w="567" w:type="dxa"/>
            <w:noWrap/>
            <w:hideMark/>
          </w:tcPr>
          <w:p w14:paraId="02DE399C" w14:textId="77777777" w:rsidR="0052606B" w:rsidRPr="0052606B" w:rsidRDefault="0052606B" w:rsidP="0052606B">
            <w:pPr>
              <w:pStyle w:val="TAC"/>
            </w:pPr>
            <w:r w:rsidRPr="0052606B">
              <w:t>4.04</w:t>
            </w:r>
          </w:p>
        </w:tc>
        <w:tc>
          <w:tcPr>
            <w:tcW w:w="567" w:type="dxa"/>
            <w:noWrap/>
            <w:hideMark/>
          </w:tcPr>
          <w:p w14:paraId="2254D151" w14:textId="77777777" w:rsidR="0052606B" w:rsidRPr="0052606B" w:rsidRDefault="0052606B" w:rsidP="0052606B">
            <w:pPr>
              <w:pStyle w:val="TAC"/>
            </w:pPr>
            <w:r w:rsidRPr="0052606B">
              <w:t>4.04</w:t>
            </w:r>
          </w:p>
        </w:tc>
        <w:tc>
          <w:tcPr>
            <w:tcW w:w="567" w:type="dxa"/>
            <w:noWrap/>
            <w:hideMark/>
          </w:tcPr>
          <w:p w14:paraId="2AEEDA62" w14:textId="77777777" w:rsidR="0052606B" w:rsidRPr="0052606B" w:rsidRDefault="0052606B" w:rsidP="0052606B">
            <w:pPr>
              <w:pStyle w:val="TAC"/>
            </w:pPr>
            <w:r w:rsidRPr="0052606B">
              <w:t>4.06</w:t>
            </w:r>
          </w:p>
        </w:tc>
        <w:tc>
          <w:tcPr>
            <w:tcW w:w="567" w:type="dxa"/>
            <w:noWrap/>
            <w:hideMark/>
          </w:tcPr>
          <w:p w14:paraId="283CB6CC" w14:textId="77777777" w:rsidR="0052606B" w:rsidRPr="0052606B" w:rsidRDefault="0052606B" w:rsidP="0052606B">
            <w:pPr>
              <w:pStyle w:val="TAC"/>
            </w:pPr>
            <w:r w:rsidRPr="0052606B">
              <w:t>4.22</w:t>
            </w:r>
          </w:p>
        </w:tc>
        <w:tc>
          <w:tcPr>
            <w:tcW w:w="567" w:type="dxa"/>
            <w:noWrap/>
            <w:hideMark/>
          </w:tcPr>
          <w:p w14:paraId="3C3D77BE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1D278061" w14:textId="77777777" w:rsidR="0052606B" w:rsidRPr="0052606B" w:rsidRDefault="0052606B" w:rsidP="0052606B">
            <w:pPr>
              <w:pStyle w:val="TAC"/>
            </w:pPr>
            <w:r w:rsidRPr="0052606B">
              <w:t>4.08</w:t>
            </w:r>
          </w:p>
        </w:tc>
        <w:tc>
          <w:tcPr>
            <w:tcW w:w="567" w:type="dxa"/>
            <w:noWrap/>
            <w:hideMark/>
          </w:tcPr>
          <w:p w14:paraId="0F74C03D" w14:textId="77777777" w:rsidR="0052606B" w:rsidRPr="0052606B" w:rsidRDefault="0052606B" w:rsidP="0052606B">
            <w:pPr>
              <w:pStyle w:val="TAC"/>
            </w:pPr>
            <w:r w:rsidRPr="0052606B">
              <w:t>3.47</w:t>
            </w:r>
          </w:p>
        </w:tc>
        <w:tc>
          <w:tcPr>
            <w:tcW w:w="567" w:type="dxa"/>
            <w:noWrap/>
            <w:hideMark/>
          </w:tcPr>
          <w:p w14:paraId="0CFFA414" w14:textId="77777777" w:rsidR="0052606B" w:rsidRPr="0052606B" w:rsidRDefault="0052606B" w:rsidP="0052606B">
            <w:pPr>
              <w:pStyle w:val="TAC"/>
            </w:pPr>
            <w:r w:rsidRPr="0052606B">
              <w:t>3.69</w:t>
            </w:r>
          </w:p>
        </w:tc>
        <w:tc>
          <w:tcPr>
            <w:tcW w:w="567" w:type="dxa"/>
            <w:noWrap/>
            <w:hideMark/>
          </w:tcPr>
          <w:p w14:paraId="4646446B" w14:textId="77777777" w:rsidR="0052606B" w:rsidRPr="0052606B" w:rsidRDefault="0052606B" w:rsidP="0052606B">
            <w:pPr>
              <w:pStyle w:val="TAC"/>
            </w:pPr>
            <w:r w:rsidRPr="0052606B">
              <w:t>3.43</w:t>
            </w:r>
          </w:p>
        </w:tc>
        <w:tc>
          <w:tcPr>
            <w:tcW w:w="567" w:type="dxa"/>
            <w:noWrap/>
            <w:hideMark/>
          </w:tcPr>
          <w:p w14:paraId="10BB9CB5" w14:textId="77777777" w:rsidR="0052606B" w:rsidRPr="0052606B" w:rsidRDefault="0052606B" w:rsidP="0052606B">
            <w:pPr>
              <w:pStyle w:val="TAC"/>
            </w:pPr>
            <w:r w:rsidRPr="0052606B">
              <w:t>3.47</w:t>
            </w:r>
          </w:p>
        </w:tc>
        <w:tc>
          <w:tcPr>
            <w:tcW w:w="567" w:type="dxa"/>
            <w:noWrap/>
            <w:hideMark/>
          </w:tcPr>
          <w:p w14:paraId="08778B72" w14:textId="77777777" w:rsidR="0052606B" w:rsidRPr="0052606B" w:rsidRDefault="0052606B" w:rsidP="0052606B">
            <w:pPr>
              <w:pStyle w:val="TAC"/>
            </w:pPr>
            <w:r w:rsidRPr="0052606B">
              <w:t>3.83</w:t>
            </w:r>
          </w:p>
        </w:tc>
        <w:tc>
          <w:tcPr>
            <w:tcW w:w="567" w:type="dxa"/>
            <w:noWrap/>
            <w:hideMark/>
          </w:tcPr>
          <w:p w14:paraId="6D2D5706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7F706D5F" w14:textId="77777777" w:rsidR="0052606B" w:rsidRPr="0052606B" w:rsidRDefault="0052606B" w:rsidP="0052606B">
            <w:pPr>
              <w:pStyle w:val="TAC"/>
            </w:pPr>
            <w:r w:rsidRPr="0052606B">
              <w:t>3.58</w:t>
            </w:r>
          </w:p>
        </w:tc>
      </w:tr>
      <w:tr w:rsidR="0052606B" w:rsidRPr="0052606B" w14:paraId="31FCB80A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635D0C16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09</w:t>
            </w:r>
          </w:p>
        </w:tc>
        <w:tc>
          <w:tcPr>
            <w:tcW w:w="567" w:type="dxa"/>
            <w:noWrap/>
            <w:hideMark/>
          </w:tcPr>
          <w:p w14:paraId="03A58C40" w14:textId="77777777" w:rsidR="0052606B" w:rsidRPr="0052606B" w:rsidRDefault="0052606B" w:rsidP="0052606B">
            <w:pPr>
              <w:pStyle w:val="TAC"/>
            </w:pPr>
            <w:r w:rsidRPr="0052606B">
              <w:t>4.11</w:t>
            </w:r>
          </w:p>
        </w:tc>
        <w:tc>
          <w:tcPr>
            <w:tcW w:w="567" w:type="dxa"/>
            <w:noWrap/>
            <w:hideMark/>
          </w:tcPr>
          <w:p w14:paraId="01022814" w14:textId="77777777" w:rsidR="0052606B" w:rsidRPr="0052606B" w:rsidRDefault="0052606B" w:rsidP="0052606B">
            <w:pPr>
              <w:pStyle w:val="TAC"/>
            </w:pPr>
            <w:r w:rsidRPr="0052606B">
              <w:t>4.19</w:t>
            </w:r>
          </w:p>
        </w:tc>
        <w:tc>
          <w:tcPr>
            <w:tcW w:w="567" w:type="dxa"/>
            <w:noWrap/>
            <w:hideMark/>
          </w:tcPr>
          <w:p w14:paraId="4AC83CEA" w14:textId="77777777" w:rsidR="0052606B" w:rsidRPr="0052606B" w:rsidRDefault="0052606B" w:rsidP="0052606B">
            <w:pPr>
              <w:pStyle w:val="TAC"/>
            </w:pPr>
            <w:r w:rsidRPr="0052606B">
              <w:t>4.03</w:t>
            </w:r>
          </w:p>
        </w:tc>
        <w:tc>
          <w:tcPr>
            <w:tcW w:w="567" w:type="dxa"/>
            <w:noWrap/>
            <w:hideMark/>
          </w:tcPr>
          <w:p w14:paraId="7ED5B8F1" w14:textId="77777777" w:rsidR="0052606B" w:rsidRPr="0052606B" w:rsidRDefault="0052606B" w:rsidP="0052606B">
            <w:pPr>
              <w:pStyle w:val="TAC"/>
            </w:pPr>
            <w:r w:rsidRPr="0052606B">
              <w:t>4.07</w:t>
            </w:r>
          </w:p>
        </w:tc>
        <w:tc>
          <w:tcPr>
            <w:tcW w:w="567" w:type="dxa"/>
            <w:noWrap/>
            <w:hideMark/>
          </w:tcPr>
          <w:p w14:paraId="6824FC58" w14:textId="77777777" w:rsidR="0052606B" w:rsidRPr="0052606B" w:rsidRDefault="0052606B" w:rsidP="0052606B">
            <w:pPr>
              <w:pStyle w:val="TAC"/>
            </w:pPr>
            <w:r w:rsidRPr="0052606B">
              <w:t>4.20</w:t>
            </w:r>
          </w:p>
        </w:tc>
        <w:tc>
          <w:tcPr>
            <w:tcW w:w="567" w:type="dxa"/>
            <w:noWrap/>
            <w:hideMark/>
          </w:tcPr>
          <w:p w14:paraId="6DF1B37A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6C7F44A8" w14:textId="77777777" w:rsidR="0052606B" w:rsidRPr="0052606B" w:rsidRDefault="0052606B" w:rsidP="0052606B">
            <w:pPr>
              <w:pStyle w:val="TAC"/>
            </w:pPr>
            <w:r w:rsidRPr="0052606B">
              <w:t>4.12</w:t>
            </w:r>
          </w:p>
        </w:tc>
        <w:tc>
          <w:tcPr>
            <w:tcW w:w="567" w:type="dxa"/>
            <w:noWrap/>
            <w:hideMark/>
          </w:tcPr>
          <w:p w14:paraId="6979CC40" w14:textId="77777777" w:rsidR="0052606B" w:rsidRPr="0052606B" w:rsidRDefault="0052606B" w:rsidP="0052606B">
            <w:pPr>
              <w:pStyle w:val="TAC"/>
            </w:pPr>
            <w:r w:rsidRPr="0052606B">
              <w:t>3.07</w:t>
            </w:r>
          </w:p>
        </w:tc>
        <w:tc>
          <w:tcPr>
            <w:tcW w:w="567" w:type="dxa"/>
            <w:noWrap/>
            <w:hideMark/>
          </w:tcPr>
          <w:p w14:paraId="009DB0C2" w14:textId="77777777" w:rsidR="0052606B" w:rsidRPr="0052606B" w:rsidRDefault="0052606B" w:rsidP="0052606B">
            <w:pPr>
              <w:pStyle w:val="TAC"/>
            </w:pPr>
            <w:r w:rsidRPr="0052606B">
              <w:t>3.51</w:t>
            </w:r>
          </w:p>
        </w:tc>
        <w:tc>
          <w:tcPr>
            <w:tcW w:w="567" w:type="dxa"/>
            <w:noWrap/>
            <w:hideMark/>
          </w:tcPr>
          <w:p w14:paraId="3C92BF78" w14:textId="77777777" w:rsidR="0052606B" w:rsidRPr="0052606B" w:rsidRDefault="0052606B" w:rsidP="0052606B">
            <w:pPr>
              <w:pStyle w:val="TAC"/>
            </w:pPr>
            <w:r w:rsidRPr="0052606B">
              <w:t>3.11</w:t>
            </w:r>
          </w:p>
        </w:tc>
        <w:tc>
          <w:tcPr>
            <w:tcW w:w="567" w:type="dxa"/>
            <w:noWrap/>
            <w:hideMark/>
          </w:tcPr>
          <w:p w14:paraId="64C832E3" w14:textId="77777777" w:rsidR="0052606B" w:rsidRPr="0052606B" w:rsidRDefault="0052606B" w:rsidP="0052606B">
            <w:pPr>
              <w:pStyle w:val="TAC"/>
            </w:pPr>
            <w:r w:rsidRPr="0052606B">
              <w:t>3.12</w:t>
            </w:r>
          </w:p>
        </w:tc>
        <w:tc>
          <w:tcPr>
            <w:tcW w:w="567" w:type="dxa"/>
            <w:noWrap/>
            <w:hideMark/>
          </w:tcPr>
          <w:p w14:paraId="6F552107" w14:textId="77777777" w:rsidR="0052606B" w:rsidRPr="0052606B" w:rsidRDefault="0052606B" w:rsidP="0052606B">
            <w:pPr>
              <w:pStyle w:val="TAC"/>
            </w:pPr>
            <w:r w:rsidRPr="0052606B">
              <w:t>3.59</w:t>
            </w:r>
          </w:p>
        </w:tc>
        <w:tc>
          <w:tcPr>
            <w:tcW w:w="567" w:type="dxa"/>
            <w:noWrap/>
            <w:hideMark/>
          </w:tcPr>
          <w:p w14:paraId="2FE0FF55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65B02808" w14:textId="77777777" w:rsidR="0052606B" w:rsidRPr="0052606B" w:rsidRDefault="0052606B" w:rsidP="0052606B">
            <w:pPr>
              <w:pStyle w:val="TAC"/>
            </w:pPr>
            <w:r w:rsidRPr="0052606B">
              <w:t>3.28</w:t>
            </w:r>
          </w:p>
        </w:tc>
      </w:tr>
      <w:tr w:rsidR="0052606B" w:rsidRPr="0052606B" w14:paraId="0391421C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472D1825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10</w:t>
            </w:r>
          </w:p>
        </w:tc>
        <w:tc>
          <w:tcPr>
            <w:tcW w:w="567" w:type="dxa"/>
            <w:noWrap/>
            <w:hideMark/>
          </w:tcPr>
          <w:p w14:paraId="28042C58" w14:textId="77777777" w:rsidR="0052606B" w:rsidRPr="0052606B" w:rsidRDefault="0052606B" w:rsidP="0052606B">
            <w:pPr>
              <w:pStyle w:val="TAC"/>
            </w:pPr>
            <w:r w:rsidRPr="0052606B">
              <w:t>3.97</w:t>
            </w:r>
          </w:p>
        </w:tc>
        <w:tc>
          <w:tcPr>
            <w:tcW w:w="567" w:type="dxa"/>
            <w:noWrap/>
            <w:hideMark/>
          </w:tcPr>
          <w:p w14:paraId="4325EAD5" w14:textId="77777777" w:rsidR="0052606B" w:rsidRPr="0052606B" w:rsidRDefault="0052606B" w:rsidP="0052606B">
            <w:pPr>
              <w:pStyle w:val="TAC"/>
            </w:pPr>
            <w:r w:rsidRPr="0052606B">
              <w:t>4.01</w:t>
            </w:r>
          </w:p>
        </w:tc>
        <w:tc>
          <w:tcPr>
            <w:tcW w:w="567" w:type="dxa"/>
            <w:noWrap/>
            <w:hideMark/>
          </w:tcPr>
          <w:p w14:paraId="20AED66E" w14:textId="77777777" w:rsidR="0052606B" w:rsidRPr="0052606B" w:rsidRDefault="0052606B" w:rsidP="0052606B">
            <w:pPr>
              <w:pStyle w:val="TAC"/>
            </w:pPr>
            <w:r w:rsidRPr="0052606B">
              <w:t>3.88</w:t>
            </w:r>
          </w:p>
        </w:tc>
        <w:tc>
          <w:tcPr>
            <w:tcW w:w="567" w:type="dxa"/>
            <w:noWrap/>
            <w:hideMark/>
          </w:tcPr>
          <w:p w14:paraId="6E6506C3" w14:textId="77777777" w:rsidR="0052606B" w:rsidRPr="0052606B" w:rsidRDefault="0052606B" w:rsidP="0052606B">
            <w:pPr>
              <w:pStyle w:val="TAC"/>
            </w:pPr>
            <w:r w:rsidRPr="0052606B">
              <w:t>3.94</w:t>
            </w:r>
          </w:p>
        </w:tc>
        <w:tc>
          <w:tcPr>
            <w:tcW w:w="567" w:type="dxa"/>
            <w:noWrap/>
            <w:hideMark/>
          </w:tcPr>
          <w:p w14:paraId="34C147A6" w14:textId="77777777" w:rsidR="0052606B" w:rsidRPr="0052606B" w:rsidRDefault="0052606B" w:rsidP="0052606B">
            <w:pPr>
              <w:pStyle w:val="TAC"/>
            </w:pPr>
            <w:r w:rsidRPr="0052606B">
              <w:t>3.99</w:t>
            </w:r>
          </w:p>
        </w:tc>
        <w:tc>
          <w:tcPr>
            <w:tcW w:w="567" w:type="dxa"/>
            <w:noWrap/>
            <w:hideMark/>
          </w:tcPr>
          <w:p w14:paraId="75E678DA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25B74353" w14:textId="77777777" w:rsidR="0052606B" w:rsidRPr="0052606B" w:rsidRDefault="0052606B" w:rsidP="0052606B">
            <w:pPr>
              <w:pStyle w:val="TAC"/>
            </w:pPr>
            <w:r w:rsidRPr="0052606B">
              <w:t>3.96</w:t>
            </w:r>
          </w:p>
        </w:tc>
        <w:tc>
          <w:tcPr>
            <w:tcW w:w="567" w:type="dxa"/>
            <w:noWrap/>
            <w:hideMark/>
          </w:tcPr>
          <w:p w14:paraId="029E9203" w14:textId="77777777" w:rsidR="0052606B" w:rsidRPr="0052606B" w:rsidRDefault="0052606B" w:rsidP="0052606B">
            <w:pPr>
              <w:pStyle w:val="TAC"/>
            </w:pPr>
            <w:r w:rsidRPr="0052606B">
              <w:t>3.71</w:t>
            </w:r>
          </w:p>
        </w:tc>
        <w:tc>
          <w:tcPr>
            <w:tcW w:w="567" w:type="dxa"/>
            <w:noWrap/>
            <w:hideMark/>
          </w:tcPr>
          <w:p w14:paraId="18541BD0" w14:textId="77777777" w:rsidR="0052606B" w:rsidRPr="0052606B" w:rsidRDefault="0052606B" w:rsidP="0052606B">
            <w:pPr>
              <w:pStyle w:val="TAC"/>
            </w:pPr>
            <w:r w:rsidRPr="0052606B">
              <w:t>3.95</w:t>
            </w:r>
          </w:p>
        </w:tc>
        <w:tc>
          <w:tcPr>
            <w:tcW w:w="567" w:type="dxa"/>
            <w:noWrap/>
            <w:hideMark/>
          </w:tcPr>
          <w:p w14:paraId="6DBBC02C" w14:textId="77777777" w:rsidR="0052606B" w:rsidRPr="0052606B" w:rsidRDefault="0052606B" w:rsidP="0052606B">
            <w:pPr>
              <w:pStyle w:val="TAC"/>
            </w:pPr>
            <w:r w:rsidRPr="0052606B">
              <w:t>3.69</w:t>
            </w:r>
          </w:p>
        </w:tc>
        <w:tc>
          <w:tcPr>
            <w:tcW w:w="567" w:type="dxa"/>
            <w:noWrap/>
            <w:hideMark/>
          </w:tcPr>
          <w:p w14:paraId="56C83F02" w14:textId="77777777" w:rsidR="0052606B" w:rsidRPr="0052606B" w:rsidRDefault="0052606B" w:rsidP="0052606B">
            <w:pPr>
              <w:pStyle w:val="TAC"/>
            </w:pPr>
            <w:r w:rsidRPr="0052606B">
              <w:t>3.79</w:t>
            </w:r>
          </w:p>
        </w:tc>
        <w:tc>
          <w:tcPr>
            <w:tcW w:w="567" w:type="dxa"/>
            <w:noWrap/>
            <w:hideMark/>
          </w:tcPr>
          <w:p w14:paraId="5B2626A3" w14:textId="77777777" w:rsidR="0052606B" w:rsidRPr="0052606B" w:rsidRDefault="0052606B" w:rsidP="0052606B">
            <w:pPr>
              <w:pStyle w:val="TAC"/>
            </w:pPr>
            <w:r w:rsidRPr="0052606B">
              <w:t>3.99</w:t>
            </w:r>
          </w:p>
        </w:tc>
        <w:tc>
          <w:tcPr>
            <w:tcW w:w="567" w:type="dxa"/>
            <w:noWrap/>
            <w:hideMark/>
          </w:tcPr>
          <w:p w14:paraId="61A51F2B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16A99A4D" w14:textId="77777777" w:rsidR="0052606B" w:rsidRPr="0052606B" w:rsidRDefault="0052606B" w:rsidP="0052606B">
            <w:pPr>
              <w:pStyle w:val="TAC"/>
            </w:pPr>
            <w:r w:rsidRPr="0052606B">
              <w:t>3.83</w:t>
            </w:r>
          </w:p>
        </w:tc>
      </w:tr>
      <w:tr w:rsidR="0052606B" w:rsidRPr="0052606B" w14:paraId="6334DB6C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76A1E03E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39</w:t>
            </w:r>
          </w:p>
        </w:tc>
        <w:tc>
          <w:tcPr>
            <w:tcW w:w="567" w:type="dxa"/>
            <w:noWrap/>
            <w:hideMark/>
          </w:tcPr>
          <w:p w14:paraId="3B24B3F1" w14:textId="77777777" w:rsidR="0052606B" w:rsidRPr="0052606B" w:rsidRDefault="0052606B" w:rsidP="0052606B">
            <w:pPr>
              <w:pStyle w:val="TAC"/>
            </w:pPr>
            <w:r w:rsidRPr="0052606B">
              <w:t>4.08</w:t>
            </w:r>
          </w:p>
        </w:tc>
        <w:tc>
          <w:tcPr>
            <w:tcW w:w="567" w:type="dxa"/>
            <w:noWrap/>
            <w:hideMark/>
          </w:tcPr>
          <w:p w14:paraId="0A18037D" w14:textId="77777777" w:rsidR="0052606B" w:rsidRPr="0052606B" w:rsidRDefault="0052606B" w:rsidP="0052606B">
            <w:pPr>
              <w:pStyle w:val="TAC"/>
            </w:pPr>
            <w:r w:rsidRPr="0052606B">
              <w:t>4.22</w:t>
            </w:r>
          </w:p>
        </w:tc>
        <w:tc>
          <w:tcPr>
            <w:tcW w:w="567" w:type="dxa"/>
            <w:noWrap/>
            <w:hideMark/>
          </w:tcPr>
          <w:p w14:paraId="564A8B34" w14:textId="77777777" w:rsidR="0052606B" w:rsidRPr="0052606B" w:rsidRDefault="0052606B" w:rsidP="0052606B">
            <w:pPr>
              <w:pStyle w:val="TAC"/>
            </w:pPr>
            <w:r w:rsidRPr="0052606B">
              <w:t>4.16</w:t>
            </w:r>
          </w:p>
        </w:tc>
        <w:tc>
          <w:tcPr>
            <w:tcW w:w="567" w:type="dxa"/>
            <w:noWrap/>
            <w:hideMark/>
          </w:tcPr>
          <w:p w14:paraId="04CB3DF5" w14:textId="77777777" w:rsidR="0052606B" w:rsidRPr="0052606B" w:rsidRDefault="0052606B" w:rsidP="0052606B">
            <w:pPr>
              <w:pStyle w:val="TAC"/>
            </w:pPr>
            <w:r w:rsidRPr="0052606B">
              <w:t>4.15</w:t>
            </w:r>
          </w:p>
        </w:tc>
        <w:tc>
          <w:tcPr>
            <w:tcW w:w="567" w:type="dxa"/>
            <w:noWrap/>
            <w:hideMark/>
          </w:tcPr>
          <w:p w14:paraId="0414A158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267E6F6F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5B85AD38" w14:textId="77777777" w:rsidR="0052606B" w:rsidRPr="0052606B" w:rsidRDefault="0052606B" w:rsidP="0052606B">
            <w:pPr>
              <w:pStyle w:val="TAC"/>
            </w:pPr>
            <w:r w:rsidRPr="0052606B">
              <w:t>4.15</w:t>
            </w:r>
          </w:p>
        </w:tc>
        <w:tc>
          <w:tcPr>
            <w:tcW w:w="567" w:type="dxa"/>
            <w:noWrap/>
            <w:hideMark/>
          </w:tcPr>
          <w:p w14:paraId="32532A84" w14:textId="77777777" w:rsidR="0052606B" w:rsidRPr="0052606B" w:rsidRDefault="0052606B" w:rsidP="0052606B">
            <w:pPr>
              <w:pStyle w:val="TAC"/>
            </w:pPr>
            <w:r w:rsidRPr="0052606B">
              <w:t>4.08</w:t>
            </w:r>
          </w:p>
        </w:tc>
        <w:tc>
          <w:tcPr>
            <w:tcW w:w="567" w:type="dxa"/>
            <w:noWrap/>
            <w:hideMark/>
          </w:tcPr>
          <w:p w14:paraId="3B92D661" w14:textId="77777777" w:rsidR="0052606B" w:rsidRPr="0052606B" w:rsidRDefault="0052606B" w:rsidP="0052606B">
            <w:pPr>
              <w:pStyle w:val="TAC"/>
            </w:pPr>
            <w:r w:rsidRPr="0052606B">
              <w:t>4.17</w:t>
            </w:r>
          </w:p>
        </w:tc>
        <w:tc>
          <w:tcPr>
            <w:tcW w:w="567" w:type="dxa"/>
            <w:noWrap/>
            <w:hideMark/>
          </w:tcPr>
          <w:p w14:paraId="0B372B92" w14:textId="77777777" w:rsidR="0052606B" w:rsidRPr="0052606B" w:rsidRDefault="0052606B" w:rsidP="0052606B">
            <w:pPr>
              <w:pStyle w:val="TAC"/>
            </w:pPr>
            <w:r w:rsidRPr="0052606B">
              <w:t>3.98</w:t>
            </w:r>
          </w:p>
        </w:tc>
        <w:tc>
          <w:tcPr>
            <w:tcW w:w="567" w:type="dxa"/>
            <w:noWrap/>
            <w:hideMark/>
          </w:tcPr>
          <w:p w14:paraId="5E8F3BD5" w14:textId="77777777" w:rsidR="0052606B" w:rsidRPr="0052606B" w:rsidRDefault="0052606B" w:rsidP="0052606B">
            <w:pPr>
              <w:pStyle w:val="TAC"/>
            </w:pPr>
            <w:r w:rsidRPr="0052606B">
              <w:t>4.03</w:t>
            </w:r>
          </w:p>
        </w:tc>
        <w:tc>
          <w:tcPr>
            <w:tcW w:w="567" w:type="dxa"/>
            <w:noWrap/>
            <w:hideMark/>
          </w:tcPr>
          <w:p w14:paraId="37F73245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21505D61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231B23B0" w14:textId="77777777" w:rsidR="0052606B" w:rsidRPr="0052606B" w:rsidRDefault="0052606B" w:rsidP="0052606B">
            <w:pPr>
              <w:pStyle w:val="TAC"/>
            </w:pPr>
            <w:r w:rsidRPr="0052606B">
              <w:t>4.07</w:t>
            </w:r>
          </w:p>
        </w:tc>
      </w:tr>
    </w:tbl>
    <w:p w14:paraId="2D0F6D42" w14:textId="6B2E8F1C" w:rsidR="00C63F0F" w:rsidRDefault="00C63F0F" w:rsidP="00872B5B"/>
    <w:p w14:paraId="220A3ECC" w14:textId="517B87EE" w:rsidR="0052606B" w:rsidRPr="006F2942" w:rsidRDefault="0052606B" w:rsidP="0052606B">
      <w:pPr>
        <w:pStyle w:val="TH"/>
      </w:pPr>
      <w:bookmarkStart w:id="3" w:name="_Ref19550397"/>
      <w:r w:rsidRPr="006F2942">
        <w:t xml:space="preserve">Table </w:t>
      </w:r>
      <w:r w:rsidRPr="006F2942">
        <w:fldChar w:fldCharType="begin"/>
      </w:r>
      <w:r w:rsidRPr="006F2942">
        <w:instrText xml:space="preserve"> SEQ Table \* ARABIC </w:instrText>
      </w:r>
      <w:r w:rsidRPr="006F2942">
        <w:fldChar w:fldCharType="separate"/>
      </w:r>
      <w:r w:rsidR="00287248">
        <w:rPr>
          <w:noProof/>
        </w:rPr>
        <w:t>4</w:t>
      </w:r>
      <w:r w:rsidRPr="006F2942">
        <w:fldChar w:fldCharType="end"/>
      </w:r>
      <w:bookmarkEnd w:id="3"/>
      <w:r w:rsidRPr="006F2942">
        <w:t xml:space="preserve">: </w:t>
      </w:r>
      <w:r>
        <w:t>RR-Test results for ES 202 396-1 noise field simulation (WB)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60"/>
        <w:gridCol w:w="567"/>
        <w:gridCol w:w="567"/>
        <w:gridCol w:w="567"/>
        <w:gridCol w:w="567"/>
        <w:gridCol w:w="567"/>
        <w:gridCol w:w="567"/>
        <w:gridCol w:w="607"/>
        <w:gridCol w:w="567"/>
        <w:gridCol w:w="567"/>
        <w:gridCol w:w="567"/>
        <w:gridCol w:w="567"/>
        <w:gridCol w:w="567"/>
        <w:gridCol w:w="567"/>
        <w:gridCol w:w="607"/>
      </w:tblGrid>
      <w:tr w:rsidR="0052606B" w:rsidRPr="0052606B" w14:paraId="31954C47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7E17D9F8" w14:textId="77777777" w:rsidR="0052606B" w:rsidRPr="0052606B" w:rsidRDefault="0052606B" w:rsidP="0052606B">
            <w:pPr>
              <w:pStyle w:val="TAH"/>
            </w:pPr>
            <w:r w:rsidRPr="0052606B">
              <w:t> </w:t>
            </w:r>
          </w:p>
        </w:tc>
        <w:tc>
          <w:tcPr>
            <w:tcW w:w="4009" w:type="dxa"/>
            <w:gridSpan w:val="7"/>
            <w:noWrap/>
            <w:hideMark/>
          </w:tcPr>
          <w:p w14:paraId="7411F255" w14:textId="77777777" w:rsidR="0052606B" w:rsidRPr="0052606B" w:rsidRDefault="0052606B" w:rsidP="0052606B">
            <w:pPr>
              <w:pStyle w:val="TAH"/>
            </w:pPr>
            <w:r w:rsidRPr="0052606B">
              <w:t>S-MOS</w:t>
            </w:r>
          </w:p>
        </w:tc>
        <w:tc>
          <w:tcPr>
            <w:tcW w:w="4009" w:type="dxa"/>
            <w:gridSpan w:val="7"/>
            <w:noWrap/>
            <w:hideMark/>
          </w:tcPr>
          <w:p w14:paraId="6F8A8ECD" w14:textId="77777777" w:rsidR="0052606B" w:rsidRPr="0052606B" w:rsidRDefault="0052606B" w:rsidP="0052606B">
            <w:pPr>
              <w:pStyle w:val="TAH"/>
            </w:pPr>
            <w:r w:rsidRPr="0052606B">
              <w:t>N-MOS</w:t>
            </w:r>
          </w:p>
        </w:tc>
      </w:tr>
      <w:tr w:rsidR="0052606B" w:rsidRPr="0052606B" w14:paraId="16CB9E56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479C18BC" w14:textId="77777777" w:rsidR="0052606B" w:rsidRPr="0052606B" w:rsidRDefault="0052606B" w:rsidP="0052606B">
            <w:pPr>
              <w:pStyle w:val="TAH"/>
            </w:pPr>
            <w:r w:rsidRPr="0052606B">
              <w:t>Room</w:t>
            </w:r>
          </w:p>
        </w:tc>
        <w:tc>
          <w:tcPr>
            <w:tcW w:w="567" w:type="dxa"/>
            <w:noWrap/>
            <w:hideMark/>
          </w:tcPr>
          <w:p w14:paraId="4A6DAF13" w14:textId="77777777" w:rsidR="0052606B" w:rsidRPr="0052606B" w:rsidRDefault="0052606B" w:rsidP="0052606B">
            <w:pPr>
              <w:pStyle w:val="TAH"/>
            </w:pPr>
            <w:r w:rsidRPr="0052606B">
              <w:t>R#1</w:t>
            </w:r>
          </w:p>
        </w:tc>
        <w:tc>
          <w:tcPr>
            <w:tcW w:w="567" w:type="dxa"/>
            <w:noWrap/>
            <w:hideMark/>
          </w:tcPr>
          <w:p w14:paraId="6CE25061" w14:textId="77777777" w:rsidR="0052606B" w:rsidRPr="0052606B" w:rsidRDefault="0052606B" w:rsidP="0052606B">
            <w:pPr>
              <w:pStyle w:val="TAH"/>
            </w:pPr>
            <w:r w:rsidRPr="0052606B">
              <w:t>R#2</w:t>
            </w:r>
          </w:p>
        </w:tc>
        <w:tc>
          <w:tcPr>
            <w:tcW w:w="567" w:type="dxa"/>
            <w:noWrap/>
            <w:hideMark/>
          </w:tcPr>
          <w:p w14:paraId="41328955" w14:textId="77777777" w:rsidR="0052606B" w:rsidRPr="0052606B" w:rsidRDefault="0052606B" w:rsidP="0052606B">
            <w:pPr>
              <w:pStyle w:val="TAH"/>
            </w:pPr>
            <w:r w:rsidRPr="0052606B">
              <w:t>R#3</w:t>
            </w:r>
          </w:p>
        </w:tc>
        <w:tc>
          <w:tcPr>
            <w:tcW w:w="567" w:type="dxa"/>
            <w:noWrap/>
            <w:hideMark/>
          </w:tcPr>
          <w:p w14:paraId="4ACB5187" w14:textId="77777777" w:rsidR="0052606B" w:rsidRPr="0052606B" w:rsidRDefault="0052606B" w:rsidP="0052606B">
            <w:pPr>
              <w:pStyle w:val="TAH"/>
            </w:pPr>
            <w:r w:rsidRPr="0052606B">
              <w:t>R#4</w:t>
            </w:r>
          </w:p>
        </w:tc>
        <w:tc>
          <w:tcPr>
            <w:tcW w:w="567" w:type="dxa"/>
            <w:noWrap/>
            <w:hideMark/>
          </w:tcPr>
          <w:p w14:paraId="7503851A" w14:textId="77777777" w:rsidR="0052606B" w:rsidRPr="0052606B" w:rsidRDefault="0052606B" w:rsidP="0052606B">
            <w:pPr>
              <w:pStyle w:val="TAH"/>
            </w:pPr>
            <w:r w:rsidRPr="0052606B">
              <w:t>R#5</w:t>
            </w:r>
          </w:p>
        </w:tc>
        <w:tc>
          <w:tcPr>
            <w:tcW w:w="567" w:type="dxa"/>
            <w:noWrap/>
            <w:hideMark/>
          </w:tcPr>
          <w:p w14:paraId="23162737" w14:textId="77777777" w:rsidR="0052606B" w:rsidRPr="0052606B" w:rsidRDefault="0052606B" w:rsidP="0052606B">
            <w:pPr>
              <w:pStyle w:val="TAH"/>
            </w:pPr>
            <w:r w:rsidRPr="0052606B">
              <w:t>R#6</w:t>
            </w:r>
          </w:p>
        </w:tc>
        <w:tc>
          <w:tcPr>
            <w:tcW w:w="607" w:type="dxa"/>
            <w:noWrap/>
            <w:hideMark/>
          </w:tcPr>
          <w:p w14:paraId="23EB2AB2" w14:textId="77777777" w:rsidR="0052606B" w:rsidRPr="0052606B" w:rsidRDefault="0052606B" w:rsidP="0052606B">
            <w:pPr>
              <w:pStyle w:val="TAH"/>
            </w:pPr>
            <w:r w:rsidRPr="0052606B">
              <w:t>Avg.</w:t>
            </w:r>
          </w:p>
        </w:tc>
        <w:tc>
          <w:tcPr>
            <w:tcW w:w="567" w:type="dxa"/>
            <w:noWrap/>
            <w:hideMark/>
          </w:tcPr>
          <w:p w14:paraId="0FD1AD9B" w14:textId="77777777" w:rsidR="0052606B" w:rsidRPr="0052606B" w:rsidRDefault="0052606B" w:rsidP="0052606B">
            <w:pPr>
              <w:pStyle w:val="TAH"/>
            </w:pPr>
            <w:r w:rsidRPr="0052606B">
              <w:t>R#1</w:t>
            </w:r>
          </w:p>
        </w:tc>
        <w:tc>
          <w:tcPr>
            <w:tcW w:w="567" w:type="dxa"/>
            <w:noWrap/>
            <w:hideMark/>
          </w:tcPr>
          <w:p w14:paraId="79FDDCF6" w14:textId="77777777" w:rsidR="0052606B" w:rsidRPr="0052606B" w:rsidRDefault="0052606B" w:rsidP="0052606B">
            <w:pPr>
              <w:pStyle w:val="TAH"/>
            </w:pPr>
            <w:r w:rsidRPr="0052606B">
              <w:t>R#2</w:t>
            </w:r>
          </w:p>
        </w:tc>
        <w:tc>
          <w:tcPr>
            <w:tcW w:w="567" w:type="dxa"/>
            <w:noWrap/>
            <w:hideMark/>
          </w:tcPr>
          <w:p w14:paraId="1B12B86A" w14:textId="77777777" w:rsidR="0052606B" w:rsidRPr="0052606B" w:rsidRDefault="0052606B" w:rsidP="0052606B">
            <w:pPr>
              <w:pStyle w:val="TAH"/>
            </w:pPr>
            <w:r w:rsidRPr="0052606B">
              <w:t>R#3</w:t>
            </w:r>
          </w:p>
        </w:tc>
        <w:tc>
          <w:tcPr>
            <w:tcW w:w="567" w:type="dxa"/>
            <w:noWrap/>
            <w:hideMark/>
          </w:tcPr>
          <w:p w14:paraId="3839757A" w14:textId="77777777" w:rsidR="0052606B" w:rsidRPr="0052606B" w:rsidRDefault="0052606B" w:rsidP="0052606B">
            <w:pPr>
              <w:pStyle w:val="TAH"/>
            </w:pPr>
            <w:r w:rsidRPr="0052606B">
              <w:t>R#4</w:t>
            </w:r>
          </w:p>
        </w:tc>
        <w:tc>
          <w:tcPr>
            <w:tcW w:w="567" w:type="dxa"/>
            <w:noWrap/>
            <w:hideMark/>
          </w:tcPr>
          <w:p w14:paraId="0F5CA14A" w14:textId="77777777" w:rsidR="0052606B" w:rsidRPr="0052606B" w:rsidRDefault="0052606B" w:rsidP="0052606B">
            <w:pPr>
              <w:pStyle w:val="TAH"/>
            </w:pPr>
            <w:r w:rsidRPr="0052606B">
              <w:t>R#5</w:t>
            </w:r>
          </w:p>
        </w:tc>
        <w:tc>
          <w:tcPr>
            <w:tcW w:w="567" w:type="dxa"/>
            <w:noWrap/>
            <w:hideMark/>
          </w:tcPr>
          <w:p w14:paraId="6FA450CC" w14:textId="77777777" w:rsidR="0052606B" w:rsidRPr="0052606B" w:rsidRDefault="0052606B" w:rsidP="0052606B">
            <w:pPr>
              <w:pStyle w:val="TAH"/>
            </w:pPr>
            <w:r w:rsidRPr="0052606B">
              <w:t>R#6</w:t>
            </w:r>
          </w:p>
        </w:tc>
        <w:tc>
          <w:tcPr>
            <w:tcW w:w="607" w:type="dxa"/>
            <w:noWrap/>
            <w:hideMark/>
          </w:tcPr>
          <w:p w14:paraId="0DBC95CD" w14:textId="77777777" w:rsidR="0052606B" w:rsidRPr="0052606B" w:rsidRDefault="0052606B" w:rsidP="0052606B">
            <w:pPr>
              <w:pStyle w:val="TAH"/>
            </w:pPr>
            <w:r w:rsidRPr="0052606B">
              <w:t>Avg.</w:t>
            </w:r>
          </w:p>
        </w:tc>
      </w:tr>
      <w:tr w:rsidR="0052606B" w:rsidRPr="0052606B" w14:paraId="53B4F83C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1C85F9F3" w14:textId="77777777" w:rsidR="0052606B" w:rsidRPr="0052606B" w:rsidRDefault="0052606B" w:rsidP="0052606B">
            <w:pPr>
              <w:pStyle w:val="TAH"/>
            </w:pPr>
            <w:r w:rsidRPr="0052606B">
              <w:t>DUT</w:t>
            </w:r>
          </w:p>
        </w:tc>
        <w:tc>
          <w:tcPr>
            <w:tcW w:w="567" w:type="dxa"/>
            <w:noWrap/>
            <w:hideMark/>
          </w:tcPr>
          <w:p w14:paraId="5AD2954D" w14:textId="77777777" w:rsidR="0052606B" w:rsidRPr="0052606B" w:rsidRDefault="0052606B" w:rsidP="0052606B">
            <w:pPr>
              <w:pStyle w:val="TAH"/>
            </w:pPr>
          </w:p>
        </w:tc>
        <w:tc>
          <w:tcPr>
            <w:tcW w:w="567" w:type="dxa"/>
            <w:noWrap/>
            <w:hideMark/>
          </w:tcPr>
          <w:p w14:paraId="5BB68363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03DB53B2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10268844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31465FD0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73D6707F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04A6B259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0A14BDB4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58BE4CCD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179526F9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5004D168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63E27066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00FEEF4C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4F2EDBD9" w14:textId="77777777" w:rsidR="0052606B" w:rsidRPr="0052606B" w:rsidRDefault="0052606B" w:rsidP="0052606B">
            <w:pPr>
              <w:pStyle w:val="TAC"/>
            </w:pPr>
          </w:p>
        </w:tc>
      </w:tr>
      <w:tr w:rsidR="0052606B" w:rsidRPr="0052606B" w14:paraId="5FDFD183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60A40A62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02</w:t>
            </w:r>
          </w:p>
        </w:tc>
        <w:tc>
          <w:tcPr>
            <w:tcW w:w="567" w:type="dxa"/>
            <w:noWrap/>
            <w:vAlign w:val="bottom"/>
          </w:tcPr>
          <w:p w14:paraId="102F43B8" w14:textId="65B0BC32" w:rsidR="0052606B" w:rsidRPr="0052606B" w:rsidRDefault="0052606B" w:rsidP="0052606B">
            <w:pPr>
              <w:pStyle w:val="TAC"/>
            </w:pPr>
            <w:r w:rsidRPr="0052606B">
              <w:t>3.95</w:t>
            </w:r>
          </w:p>
        </w:tc>
        <w:tc>
          <w:tcPr>
            <w:tcW w:w="567" w:type="dxa"/>
            <w:noWrap/>
            <w:vAlign w:val="bottom"/>
          </w:tcPr>
          <w:p w14:paraId="0045B5D3" w14:textId="4830AFEB" w:rsidR="0052606B" w:rsidRPr="0052606B" w:rsidRDefault="0052606B" w:rsidP="0052606B">
            <w:pPr>
              <w:pStyle w:val="TAC"/>
            </w:pPr>
            <w:r w:rsidRPr="0052606B">
              <w:t>4.01</w:t>
            </w:r>
          </w:p>
        </w:tc>
        <w:tc>
          <w:tcPr>
            <w:tcW w:w="567" w:type="dxa"/>
            <w:noWrap/>
            <w:vAlign w:val="bottom"/>
          </w:tcPr>
          <w:p w14:paraId="0D5D1A2D" w14:textId="0ED9977A" w:rsidR="0052606B" w:rsidRPr="0052606B" w:rsidRDefault="0052606B" w:rsidP="0052606B">
            <w:pPr>
              <w:pStyle w:val="TAC"/>
            </w:pPr>
            <w:r w:rsidRPr="0052606B">
              <w:t>3.90</w:t>
            </w:r>
          </w:p>
        </w:tc>
        <w:tc>
          <w:tcPr>
            <w:tcW w:w="567" w:type="dxa"/>
            <w:noWrap/>
            <w:vAlign w:val="bottom"/>
          </w:tcPr>
          <w:p w14:paraId="47C1DE81" w14:textId="4C94D346" w:rsidR="0052606B" w:rsidRPr="0052606B" w:rsidRDefault="0052606B" w:rsidP="0052606B">
            <w:pPr>
              <w:pStyle w:val="TAC"/>
            </w:pPr>
            <w:r w:rsidRPr="0052606B">
              <w:t>3.98</w:t>
            </w:r>
          </w:p>
        </w:tc>
        <w:tc>
          <w:tcPr>
            <w:tcW w:w="567" w:type="dxa"/>
            <w:noWrap/>
            <w:vAlign w:val="bottom"/>
          </w:tcPr>
          <w:p w14:paraId="7381DEDF" w14:textId="047A07DD" w:rsidR="0052606B" w:rsidRPr="0052606B" w:rsidRDefault="0052606B" w:rsidP="0052606B">
            <w:pPr>
              <w:pStyle w:val="TAC"/>
            </w:pPr>
            <w:r w:rsidRPr="0052606B">
              <w:t>4.06</w:t>
            </w:r>
          </w:p>
        </w:tc>
        <w:tc>
          <w:tcPr>
            <w:tcW w:w="567" w:type="dxa"/>
            <w:noWrap/>
            <w:vAlign w:val="bottom"/>
          </w:tcPr>
          <w:p w14:paraId="58500586" w14:textId="588C5E2F" w:rsidR="0052606B" w:rsidRPr="0052606B" w:rsidRDefault="0052606B" w:rsidP="0052606B">
            <w:pPr>
              <w:pStyle w:val="TAC"/>
            </w:pPr>
            <w:r w:rsidRPr="0052606B">
              <w:t>4.08</w:t>
            </w:r>
          </w:p>
        </w:tc>
        <w:tc>
          <w:tcPr>
            <w:tcW w:w="607" w:type="dxa"/>
            <w:noWrap/>
            <w:vAlign w:val="bottom"/>
          </w:tcPr>
          <w:p w14:paraId="10F0D0E8" w14:textId="1C06140F" w:rsidR="0052606B" w:rsidRPr="0052606B" w:rsidRDefault="0052606B" w:rsidP="0052606B">
            <w:pPr>
              <w:pStyle w:val="TAC"/>
            </w:pPr>
            <w:r w:rsidRPr="0052606B">
              <w:t>4.00</w:t>
            </w:r>
          </w:p>
        </w:tc>
        <w:tc>
          <w:tcPr>
            <w:tcW w:w="567" w:type="dxa"/>
            <w:noWrap/>
            <w:vAlign w:val="bottom"/>
          </w:tcPr>
          <w:p w14:paraId="018B04FD" w14:textId="303C34E7" w:rsidR="0052606B" w:rsidRPr="0052606B" w:rsidRDefault="0052606B" w:rsidP="0052606B">
            <w:pPr>
              <w:pStyle w:val="TAC"/>
            </w:pPr>
            <w:r w:rsidRPr="0052606B">
              <w:t>3.94</w:t>
            </w:r>
          </w:p>
        </w:tc>
        <w:tc>
          <w:tcPr>
            <w:tcW w:w="567" w:type="dxa"/>
            <w:noWrap/>
            <w:vAlign w:val="bottom"/>
          </w:tcPr>
          <w:p w14:paraId="4D4B13EF" w14:textId="10C65744" w:rsidR="0052606B" w:rsidRPr="0052606B" w:rsidRDefault="0052606B" w:rsidP="0052606B">
            <w:pPr>
              <w:pStyle w:val="TAC"/>
            </w:pPr>
            <w:r w:rsidRPr="0052606B">
              <w:t>4.06</w:t>
            </w:r>
          </w:p>
        </w:tc>
        <w:tc>
          <w:tcPr>
            <w:tcW w:w="567" w:type="dxa"/>
            <w:noWrap/>
            <w:vAlign w:val="bottom"/>
          </w:tcPr>
          <w:p w14:paraId="5448903D" w14:textId="240E7AE9" w:rsidR="0052606B" w:rsidRPr="0052606B" w:rsidRDefault="0052606B" w:rsidP="0052606B">
            <w:pPr>
              <w:pStyle w:val="TAC"/>
            </w:pPr>
            <w:r w:rsidRPr="0052606B">
              <w:t>3.70</w:t>
            </w:r>
          </w:p>
        </w:tc>
        <w:tc>
          <w:tcPr>
            <w:tcW w:w="567" w:type="dxa"/>
            <w:noWrap/>
            <w:vAlign w:val="bottom"/>
          </w:tcPr>
          <w:p w14:paraId="7ED26659" w14:textId="5A8E00C1" w:rsidR="0052606B" w:rsidRPr="0052606B" w:rsidRDefault="0052606B" w:rsidP="0052606B">
            <w:pPr>
              <w:pStyle w:val="TAC"/>
            </w:pPr>
            <w:r w:rsidRPr="0052606B">
              <w:t>3.78</w:t>
            </w:r>
          </w:p>
        </w:tc>
        <w:tc>
          <w:tcPr>
            <w:tcW w:w="567" w:type="dxa"/>
            <w:noWrap/>
            <w:vAlign w:val="bottom"/>
          </w:tcPr>
          <w:p w14:paraId="68AD5DA4" w14:textId="14BFCA3A" w:rsidR="0052606B" w:rsidRPr="0052606B" w:rsidRDefault="0052606B" w:rsidP="0052606B">
            <w:pPr>
              <w:pStyle w:val="TAC"/>
            </w:pPr>
            <w:r w:rsidRPr="0052606B">
              <w:t>4.05</w:t>
            </w:r>
          </w:p>
        </w:tc>
        <w:tc>
          <w:tcPr>
            <w:tcW w:w="567" w:type="dxa"/>
            <w:noWrap/>
            <w:vAlign w:val="bottom"/>
          </w:tcPr>
          <w:p w14:paraId="5DEE396A" w14:textId="1CBDCBF2" w:rsidR="0052606B" w:rsidRPr="0052606B" w:rsidRDefault="0052606B" w:rsidP="0052606B">
            <w:pPr>
              <w:pStyle w:val="TAC"/>
            </w:pPr>
            <w:r w:rsidRPr="0052606B">
              <w:t>4.37</w:t>
            </w:r>
          </w:p>
        </w:tc>
        <w:tc>
          <w:tcPr>
            <w:tcW w:w="607" w:type="dxa"/>
            <w:noWrap/>
            <w:vAlign w:val="bottom"/>
          </w:tcPr>
          <w:p w14:paraId="171D735F" w14:textId="3845B138" w:rsidR="0052606B" w:rsidRPr="0052606B" w:rsidRDefault="0052606B" w:rsidP="0052606B">
            <w:pPr>
              <w:pStyle w:val="TAC"/>
            </w:pPr>
            <w:r w:rsidRPr="0052606B">
              <w:t>3.98</w:t>
            </w:r>
          </w:p>
        </w:tc>
      </w:tr>
      <w:tr w:rsidR="0052606B" w:rsidRPr="0052606B" w14:paraId="190F5F7E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28756BCD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03</w:t>
            </w:r>
          </w:p>
        </w:tc>
        <w:tc>
          <w:tcPr>
            <w:tcW w:w="567" w:type="dxa"/>
            <w:noWrap/>
            <w:vAlign w:val="bottom"/>
          </w:tcPr>
          <w:p w14:paraId="3BB56FD0" w14:textId="64AC94EC" w:rsidR="0052606B" w:rsidRPr="0052606B" w:rsidRDefault="0052606B" w:rsidP="0052606B">
            <w:pPr>
              <w:pStyle w:val="TAC"/>
            </w:pPr>
            <w:r w:rsidRPr="0052606B">
              <w:t>3.87</w:t>
            </w:r>
          </w:p>
        </w:tc>
        <w:tc>
          <w:tcPr>
            <w:tcW w:w="567" w:type="dxa"/>
            <w:noWrap/>
            <w:vAlign w:val="bottom"/>
          </w:tcPr>
          <w:p w14:paraId="3A8F5E52" w14:textId="4BDA0AEF" w:rsidR="0052606B" w:rsidRPr="0052606B" w:rsidRDefault="0052606B" w:rsidP="0052606B">
            <w:pPr>
              <w:pStyle w:val="TAC"/>
            </w:pPr>
            <w:r w:rsidRPr="0052606B">
              <w:t>3.96</w:t>
            </w:r>
          </w:p>
        </w:tc>
        <w:tc>
          <w:tcPr>
            <w:tcW w:w="567" w:type="dxa"/>
            <w:noWrap/>
            <w:vAlign w:val="bottom"/>
          </w:tcPr>
          <w:p w14:paraId="29224EE0" w14:textId="06E24D91" w:rsidR="0052606B" w:rsidRPr="0052606B" w:rsidRDefault="0052606B" w:rsidP="0052606B">
            <w:pPr>
              <w:pStyle w:val="TAC"/>
            </w:pPr>
            <w:r w:rsidRPr="0052606B">
              <w:t>3.90</w:t>
            </w:r>
          </w:p>
        </w:tc>
        <w:tc>
          <w:tcPr>
            <w:tcW w:w="567" w:type="dxa"/>
            <w:noWrap/>
            <w:vAlign w:val="bottom"/>
          </w:tcPr>
          <w:p w14:paraId="2438AE1C" w14:textId="32C665E1" w:rsidR="0052606B" w:rsidRPr="0052606B" w:rsidRDefault="0052606B" w:rsidP="0052606B">
            <w:pPr>
              <w:pStyle w:val="TAC"/>
            </w:pPr>
            <w:r w:rsidRPr="0052606B">
              <w:t>3.91</w:t>
            </w:r>
          </w:p>
        </w:tc>
        <w:tc>
          <w:tcPr>
            <w:tcW w:w="567" w:type="dxa"/>
            <w:noWrap/>
            <w:vAlign w:val="bottom"/>
          </w:tcPr>
          <w:p w14:paraId="2D7C2DA2" w14:textId="003F370B" w:rsidR="0052606B" w:rsidRPr="0052606B" w:rsidRDefault="0052606B" w:rsidP="0052606B">
            <w:pPr>
              <w:pStyle w:val="TAC"/>
            </w:pPr>
            <w:r w:rsidRPr="0052606B">
              <w:t>4.04</w:t>
            </w:r>
          </w:p>
        </w:tc>
        <w:tc>
          <w:tcPr>
            <w:tcW w:w="567" w:type="dxa"/>
            <w:noWrap/>
            <w:vAlign w:val="bottom"/>
          </w:tcPr>
          <w:p w14:paraId="0FEF61F1" w14:textId="142F4D5B" w:rsidR="0052606B" w:rsidRPr="0052606B" w:rsidRDefault="0052606B" w:rsidP="0052606B">
            <w:pPr>
              <w:pStyle w:val="TAC"/>
            </w:pPr>
            <w:r w:rsidRPr="0052606B">
              <w:t>3.96</w:t>
            </w:r>
          </w:p>
        </w:tc>
        <w:tc>
          <w:tcPr>
            <w:tcW w:w="607" w:type="dxa"/>
            <w:noWrap/>
            <w:vAlign w:val="bottom"/>
          </w:tcPr>
          <w:p w14:paraId="6D8D15F7" w14:textId="75B763EA" w:rsidR="0052606B" w:rsidRPr="0052606B" w:rsidRDefault="0052606B" w:rsidP="0052606B">
            <w:pPr>
              <w:pStyle w:val="TAC"/>
            </w:pPr>
            <w:r w:rsidRPr="0052606B">
              <w:t>3.94</w:t>
            </w:r>
          </w:p>
        </w:tc>
        <w:tc>
          <w:tcPr>
            <w:tcW w:w="567" w:type="dxa"/>
            <w:noWrap/>
            <w:vAlign w:val="bottom"/>
          </w:tcPr>
          <w:p w14:paraId="5890A681" w14:textId="1780F7A3" w:rsidR="0052606B" w:rsidRPr="0052606B" w:rsidRDefault="0052606B" w:rsidP="0052606B">
            <w:pPr>
              <w:pStyle w:val="TAC"/>
            </w:pPr>
            <w:r w:rsidRPr="0052606B">
              <w:t>4.44</w:t>
            </w:r>
          </w:p>
        </w:tc>
        <w:tc>
          <w:tcPr>
            <w:tcW w:w="567" w:type="dxa"/>
            <w:noWrap/>
            <w:vAlign w:val="bottom"/>
          </w:tcPr>
          <w:p w14:paraId="405093C8" w14:textId="49A8D5FF" w:rsidR="0052606B" w:rsidRPr="0052606B" w:rsidRDefault="0052606B" w:rsidP="0052606B">
            <w:pPr>
              <w:pStyle w:val="TAC"/>
            </w:pPr>
            <w:r w:rsidRPr="0052606B">
              <w:t>4.41</w:t>
            </w:r>
          </w:p>
        </w:tc>
        <w:tc>
          <w:tcPr>
            <w:tcW w:w="567" w:type="dxa"/>
            <w:noWrap/>
            <w:vAlign w:val="bottom"/>
          </w:tcPr>
          <w:p w14:paraId="6E422F3A" w14:textId="6D2670CD" w:rsidR="0052606B" w:rsidRPr="0052606B" w:rsidRDefault="0052606B" w:rsidP="0052606B">
            <w:pPr>
              <w:pStyle w:val="TAC"/>
            </w:pPr>
            <w:r w:rsidRPr="0052606B">
              <w:t>4.34</w:t>
            </w:r>
          </w:p>
        </w:tc>
        <w:tc>
          <w:tcPr>
            <w:tcW w:w="567" w:type="dxa"/>
            <w:noWrap/>
            <w:vAlign w:val="bottom"/>
          </w:tcPr>
          <w:p w14:paraId="7C1AC086" w14:textId="76C24827" w:rsidR="0052606B" w:rsidRPr="0052606B" w:rsidRDefault="0052606B" w:rsidP="0052606B">
            <w:pPr>
              <w:pStyle w:val="TAC"/>
            </w:pPr>
            <w:r w:rsidRPr="0052606B">
              <w:t>4.32</w:t>
            </w:r>
          </w:p>
        </w:tc>
        <w:tc>
          <w:tcPr>
            <w:tcW w:w="567" w:type="dxa"/>
            <w:noWrap/>
            <w:vAlign w:val="bottom"/>
          </w:tcPr>
          <w:p w14:paraId="2958C9A5" w14:textId="1656FEBA" w:rsidR="0052606B" w:rsidRPr="0052606B" w:rsidRDefault="0052606B" w:rsidP="0052606B">
            <w:pPr>
              <w:pStyle w:val="TAC"/>
            </w:pPr>
            <w:r w:rsidRPr="0052606B">
              <w:t>4.43</w:t>
            </w:r>
          </w:p>
        </w:tc>
        <w:tc>
          <w:tcPr>
            <w:tcW w:w="567" w:type="dxa"/>
            <w:noWrap/>
            <w:vAlign w:val="bottom"/>
          </w:tcPr>
          <w:p w14:paraId="4E3C873F" w14:textId="2276D11B" w:rsidR="0052606B" w:rsidRPr="0052606B" w:rsidRDefault="0052606B" w:rsidP="0052606B">
            <w:pPr>
              <w:pStyle w:val="TAC"/>
            </w:pPr>
            <w:r w:rsidRPr="0052606B">
              <w:t>4.41</w:t>
            </w:r>
          </w:p>
        </w:tc>
        <w:tc>
          <w:tcPr>
            <w:tcW w:w="607" w:type="dxa"/>
            <w:noWrap/>
            <w:vAlign w:val="bottom"/>
          </w:tcPr>
          <w:p w14:paraId="031D6098" w14:textId="4340C0BD" w:rsidR="0052606B" w:rsidRPr="0052606B" w:rsidRDefault="0052606B" w:rsidP="0052606B">
            <w:pPr>
              <w:pStyle w:val="TAC"/>
            </w:pPr>
            <w:r w:rsidRPr="0052606B">
              <w:t>4.39</w:t>
            </w:r>
          </w:p>
        </w:tc>
      </w:tr>
      <w:tr w:rsidR="0052606B" w:rsidRPr="0052606B" w14:paraId="5C3C44D6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7DCF280F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04</w:t>
            </w:r>
          </w:p>
        </w:tc>
        <w:tc>
          <w:tcPr>
            <w:tcW w:w="567" w:type="dxa"/>
            <w:noWrap/>
            <w:vAlign w:val="bottom"/>
          </w:tcPr>
          <w:p w14:paraId="0F40BCA4" w14:textId="262EFAE3" w:rsidR="0052606B" w:rsidRPr="0052606B" w:rsidRDefault="0052606B" w:rsidP="0052606B">
            <w:pPr>
              <w:pStyle w:val="TAC"/>
            </w:pPr>
            <w:r w:rsidRPr="0052606B">
              <w:t>3.84</w:t>
            </w:r>
          </w:p>
        </w:tc>
        <w:tc>
          <w:tcPr>
            <w:tcW w:w="567" w:type="dxa"/>
            <w:noWrap/>
            <w:vAlign w:val="bottom"/>
          </w:tcPr>
          <w:p w14:paraId="4191965A" w14:textId="735BA357" w:rsidR="0052606B" w:rsidRPr="0052606B" w:rsidRDefault="0052606B" w:rsidP="0052606B">
            <w:pPr>
              <w:pStyle w:val="TAC"/>
            </w:pPr>
            <w:r w:rsidRPr="0052606B">
              <w:t>3.97</w:t>
            </w:r>
          </w:p>
        </w:tc>
        <w:tc>
          <w:tcPr>
            <w:tcW w:w="567" w:type="dxa"/>
            <w:noWrap/>
            <w:vAlign w:val="bottom"/>
          </w:tcPr>
          <w:p w14:paraId="0941CC12" w14:textId="1D962862" w:rsidR="0052606B" w:rsidRPr="0052606B" w:rsidRDefault="0052606B" w:rsidP="0052606B">
            <w:pPr>
              <w:pStyle w:val="TAC"/>
            </w:pPr>
            <w:r w:rsidRPr="0052606B">
              <w:t>3.87</w:t>
            </w:r>
          </w:p>
        </w:tc>
        <w:tc>
          <w:tcPr>
            <w:tcW w:w="567" w:type="dxa"/>
            <w:noWrap/>
            <w:vAlign w:val="bottom"/>
          </w:tcPr>
          <w:p w14:paraId="3C3E8C0E" w14:textId="2498011C" w:rsidR="0052606B" w:rsidRPr="0052606B" w:rsidRDefault="0052606B" w:rsidP="0052606B">
            <w:pPr>
              <w:pStyle w:val="TAC"/>
            </w:pPr>
            <w:r w:rsidRPr="0052606B">
              <w:t>3.88</w:t>
            </w:r>
          </w:p>
        </w:tc>
        <w:tc>
          <w:tcPr>
            <w:tcW w:w="567" w:type="dxa"/>
            <w:noWrap/>
            <w:vAlign w:val="bottom"/>
          </w:tcPr>
          <w:p w14:paraId="468FD3CC" w14:textId="766F49EA" w:rsidR="0052606B" w:rsidRPr="0052606B" w:rsidRDefault="0052606B" w:rsidP="0052606B">
            <w:pPr>
              <w:pStyle w:val="TAC"/>
            </w:pPr>
            <w:r w:rsidRPr="0052606B">
              <w:t>4.02</w:t>
            </w:r>
          </w:p>
        </w:tc>
        <w:tc>
          <w:tcPr>
            <w:tcW w:w="567" w:type="dxa"/>
            <w:noWrap/>
            <w:vAlign w:val="bottom"/>
          </w:tcPr>
          <w:p w14:paraId="16BD035E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6C36E0D9" w14:textId="26737F6F" w:rsidR="0052606B" w:rsidRPr="0052606B" w:rsidRDefault="0052606B" w:rsidP="0052606B">
            <w:pPr>
              <w:pStyle w:val="TAC"/>
            </w:pPr>
            <w:r w:rsidRPr="0052606B">
              <w:t>3.92</w:t>
            </w:r>
          </w:p>
        </w:tc>
        <w:tc>
          <w:tcPr>
            <w:tcW w:w="567" w:type="dxa"/>
            <w:noWrap/>
            <w:vAlign w:val="bottom"/>
          </w:tcPr>
          <w:p w14:paraId="105CCB69" w14:textId="37EC8EAE" w:rsidR="0052606B" w:rsidRPr="0052606B" w:rsidRDefault="0052606B" w:rsidP="0052606B">
            <w:pPr>
              <w:pStyle w:val="TAC"/>
            </w:pPr>
            <w:r w:rsidRPr="0052606B">
              <w:t>4.18</w:t>
            </w:r>
          </w:p>
        </w:tc>
        <w:tc>
          <w:tcPr>
            <w:tcW w:w="567" w:type="dxa"/>
            <w:noWrap/>
            <w:vAlign w:val="bottom"/>
          </w:tcPr>
          <w:p w14:paraId="52F4483F" w14:textId="092A7C63" w:rsidR="0052606B" w:rsidRPr="0052606B" w:rsidRDefault="0052606B" w:rsidP="0052606B">
            <w:pPr>
              <w:pStyle w:val="TAC"/>
            </w:pPr>
            <w:r w:rsidRPr="0052606B">
              <w:t>4.26</w:t>
            </w:r>
          </w:p>
        </w:tc>
        <w:tc>
          <w:tcPr>
            <w:tcW w:w="567" w:type="dxa"/>
            <w:noWrap/>
            <w:vAlign w:val="bottom"/>
          </w:tcPr>
          <w:p w14:paraId="00846F35" w14:textId="3DF286E8" w:rsidR="0052606B" w:rsidRPr="0052606B" w:rsidRDefault="0052606B" w:rsidP="0052606B">
            <w:pPr>
              <w:pStyle w:val="TAC"/>
            </w:pPr>
            <w:r w:rsidRPr="0052606B">
              <w:t>4.04</w:t>
            </w:r>
          </w:p>
        </w:tc>
        <w:tc>
          <w:tcPr>
            <w:tcW w:w="567" w:type="dxa"/>
            <w:noWrap/>
            <w:vAlign w:val="bottom"/>
          </w:tcPr>
          <w:p w14:paraId="73AB0151" w14:textId="1C2E3AD0" w:rsidR="0052606B" w:rsidRPr="0052606B" w:rsidRDefault="0052606B" w:rsidP="0052606B">
            <w:pPr>
              <w:pStyle w:val="TAC"/>
            </w:pPr>
            <w:r w:rsidRPr="0052606B">
              <w:t>4.04</w:t>
            </w:r>
          </w:p>
        </w:tc>
        <w:tc>
          <w:tcPr>
            <w:tcW w:w="567" w:type="dxa"/>
            <w:noWrap/>
            <w:vAlign w:val="bottom"/>
          </w:tcPr>
          <w:p w14:paraId="025E820F" w14:textId="349310CF" w:rsidR="0052606B" w:rsidRPr="0052606B" w:rsidRDefault="0052606B" w:rsidP="0052606B">
            <w:pPr>
              <w:pStyle w:val="TAC"/>
            </w:pPr>
            <w:r w:rsidRPr="0052606B">
              <w:t>4.33</w:t>
            </w:r>
          </w:p>
        </w:tc>
        <w:tc>
          <w:tcPr>
            <w:tcW w:w="567" w:type="dxa"/>
            <w:noWrap/>
            <w:vAlign w:val="bottom"/>
          </w:tcPr>
          <w:p w14:paraId="7EB01B3D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4511F04B" w14:textId="08F8A779" w:rsidR="0052606B" w:rsidRPr="0052606B" w:rsidRDefault="0052606B" w:rsidP="0052606B">
            <w:pPr>
              <w:pStyle w:val="TAC"/>
            </w:pPr>
            <w:r w:rsidRPr="0052606B">
              <w:t>4.17</w:t>
            </w:r>
          </w:p>
        </w:tc>
      </w:tr>
      <w:tr w:rsidR="0052606B" w:rsidRPr="0052606B" w14:paraId="4CFFD32D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0F29AC8C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05</w:t>
            </w:r>
          </w:p>
        </w:tc>
        <w:tc>
          <w:tcPr>
            <w:tcW w:w="567" w:type="dxa"/>
            <w:noWrap/>
            <w:vAlign w:val="bottom"/>
          </w:tcPr>
          <w:p w14:paraId="4CCD326D" w14:textId="463D915E" w:rsidR="0052606B" w:rsidRPr="0052606B" w:rsidRDefault="0052606B" w:rsidP="0052606B">
            <w:pPr>
              <w:pStyle w:val="TAC"/>
            </w:pPr>
            <w:r w:rsidRPr="0052606B">
              <w:t>3.79</w:t>
            </w:r>
          </w:p>
        </w:tc>
        <w:tc>
          <w:tcPr>
            <w:tcW w:w="567" w:type="dxa"/>
            <w:noWrap/>
            <w:vAlign w:val="bottom"/>
          </w:tcPr>
          <w:p w14:paraId="771468F2" w14:textId="42FE96C5" w:rsidR="0052606B" w:rsidRPr="0052606B" w:rsidRDefault="0052606B" w:rsidP="0052606B">
            <w:pPr>
              <w:pStyle w:val="TAC"/>
            </w:pPr>
            <w:r w:rsidRPr="0052606B">
              <w:t>3.95</w:t>
            </w:r>
          </w:p>
        </w:tc>
        <w:tc>
          <w:tcPr>
            <w:tcW w:w="567" w:type="dxa"/>
            <w:noWrap/>
            <w:vAlign w:val="bottom"/>
          </w:tcPr>
          <w:p w14:paraId="650AF496" w14:textId="3BEAD251" w:rsidR="0052606B" w:rsidRPr="0052606B" w:rsidRDefault="0052606B" w:rsidP="0052606B">
            <w:pPr>
              <w:pStyle w:val="TAC"/>
            </w:pPr>
            <w:r w:rsidRPr="0052606B">
              <w:t>3.83</w:t>
            </w:r>
          </w:p>
        </w:tc>
        <w:tc>
          <w:tcPr>
            <w:tcW w:w="567" w:type="dxa"/>
            <w:noWrap/>
            <w:vAlign w:val="bottom"/>
          </w:tcPr>
          <w:p w14:paraId="70561540" w14:textId="3A934398" w:rsidR="0052606B" w:rsidRPr="0052606B" w:rsidRDefault="0052606B" w:rsidP="0052606B">
            <w:pPr>
              <w:pStyle w:val="TAC"/>
            </w:pPr>
            <w:r w:rsidRPr="0052606B">
              <w:t>3.91</w:t>
            </w:r>
          </w:p>
        </w:tc>
        <w:tc>
          <w:tcPr>
            <w:tcW w:w="567" w:type="dxa"/>
            <w:noWrap/>
            <w:vAlign w:val="bottom"/>
          </w:tcPr>
          <w:p w14:paraId="317A34A2" w14:textId="3E94F3B6" w:rsidR="0052606B" w:rsidRPr="0052606B" w:rsidRDefault="0052606B" w:rsidP="0052606B">
            <w:pPr>
              <w:pStyle w:val="TAC"/>
            </w:pPr>
            <w:r w:rsidRPr="0052606B">
              <w:t>4.01</w:t>
            </w:r>
          </w:p>
        </w:tc>
        <w:tc>
          <w:tcPr>
            <w:tcW w:w="567" w:type="dxa"/>
            <w:noWrap/>
            <w:vAlign w:val="bottom"/>
          </w:tcPr>
          <w:p w14:paraId="3841F269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54FD6B87" w14:textId="7356709F" w:rsidR="0052606B" w:rsidRPr="0052606B" w:rsidRDefault="0052606B" w:rsidP="0052606B">
            <w:pPr>
              <w:pStyle w:val="TAC"/>
            </w:pPr>
            <w:r w:rsidRPr="0052606B">
              <w:t>3.90</w:t>
            </w:r>
          </w:p>
        </w:tc>
        <w:tc>
          <w:tcPr>
            <w:tcW w:w="567" w:type="dxa"/>
            <w:noWrap/>
            <w:vAlign w:val="bottom"/>
          </w:tcPr>
          <w:p w14:paraId="1912FB87" w14:textId="562B65FE" w:rsidR="0052606B" w:rsidRPr="0052606B" w:rsidRDefault="0052606B" w:rsidP="0052606B">
            <w:pPr>
              <w:pStyle w:val="TAC"/>
            </w:pPr>
            <w:r w:rsidRPr="0052606B">
              <w:t>4.14</w:t>
            </w:r>
          </w:p>
        </w:tc>
        <w:tc>
          <w:tcPr>
            <w:tcW w:w="567" w:type="dxa"/>
            <w:noWrap/>
            <w:vAlign w:val="bottom"/>
          </w:tcPr>
          <w:p w14:paraId="08482996" w14:textId="59F4A035" w:rsidR="0052606B" w:rsidRPr="0052606B" w:rsidRDefault="0052606B" w:rsidP="0052606B">
            <w:pPr>
              <w:pStyle w:val="TAC"/>
            </w:pPr>
            <w:r w:rsidRPr="0052606B">
              <w:t>4.29</w:t>
            </w:r>
          </w:p>
        </w:tc>
        <w:tc>
          <w:tcPr>
            <w:tcW w:w="567" w:type="dxa"/>
            <w:noWrap/>
            <w:vAlign w:val="bottom"/>
          </w:tcPr>
          <w:p w14:paraId="5370142A" w14:textId="18B2F06A" w:rsidR="0052606B" w:rsidRPr="0052606B" w:rsidRDefault="0052606B" w:rsidP="0052606B">
            <w:pPr>
              <w:pStyle w:val="TAC"/>
            </w:pPr>
            <w:r w:rsidRPr="0052606B">
              <w:t>3.89</w:t>
            </w:r>
          </w:p>
        </w:tc>
        <w:tc>
          <w:tcPr>
            <w:tcW w:w="567" w:type="dxa"/>
            <w:noWrap/>
            <w:vAlign w:val="bottom"/>
          </w:tcPr>
          <w:p w14:paraId="0DC283B3" w14:textId="23BDE036" w:rsidR="0052606B" w:rsidRPr="0052606B" w:rsidRDefault="0052606B" w:rsidP="0052606B">
            <w:pPr>
              <w:pStyle w:val="TAC"/>
            </w:pPr>
            <w:r w:rsidRPr="0052606B">
              <w:t>4.06</w:t>
            </w:r>
          </w:p>
        </w:tc>
        <w:tc>
          <w:tcPr>
            <w:tcW w:w="567" w:type="dxa"/>
            <w:noWrap/>
            <w:vAlign w:val="bottom"/>
          </w:tcPr>
          <w:p w14:paraId="7A4327D7" w14:textId="464F38F4" w:rsidR="0052606B" w:rsidRPr="0052606B" w:rsidRDefault="0052606B" w:rsidP="0052606B">
            <w:pPr>
              <w:pStyle w:val="TAC"/>
            </w:pPr>
            <w:r w:rsidRPr="0052606B">
              <w:t>4.13</w:t>
            </w:r>
          </w:p>
        </w:tc>
        <w:tc>
          <w:tcPr>
            <w:tcW w:w="567" w:type="dxa"/>
            <w:noWrap/>
            <w:vAlign w:val="bottom"/>
          </w:tcPr>
          <w:p w14:paraId="7D5C5DAF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5B830912" w14:textId="6848D177" w:rsidR="0052606B" w:rsidRPr="0052606B" w:rsidRDefault="0052606B" w:rsidP="0052606B">
            <w:pPr>
              <w:pStyle w:val="TAC"/>
            </w:pPr>
            <w:r w:rsidRPr="0052606B">
              <w:t>4.10</w:t>
            </w:r>
          </w:p>
        </w:tc>
      </w:tr>
      <w:tr w:rsidR="0052606B" w:rsidRPr="0052606B" w14:paraId="34F994D2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0D5544CF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06</w:t>
            </w:r>
          </w:p>
        </w:tc>
        <w:tc>
          <w:tcPr>
            <w:tcW w:w="567" w:type="dxa"/>
            <w:noWrap/>
            <w:vAlign w:val="bottom"/>
          </w:tcPr>
          <w:p w14:paraId="1B3D7C6A" w14:textId="4C98A07D" w:rsidR="0052606B" w:rsidRPr="0052606B" w:rsidRDefault="0052606B" w:rsidP="0052606B">
            <w:pPr>
              <w:pStyle w:val="TAC"/>
            </w:pPr>
            <w:r w:rsidRPr="0052606B">
              <w:t>3.94</w:t>
            </w:r>
          </w:p>
        </w:tc>
        <w:tc>
          <w:tcPr>
            <w:tcW w:w="567" w:type="dxa"/>
            <w:noWrap/>
            <w:vAlign w:val="bottom"/>
          </w:tcPr>
          <w:p w14:paraId="20DA9F5D" w14:textId="1651C895" w:rsidR="0052606B" w:rsidRPr="0052606B" w:rsidRDefault="0052606B" w:rsidP="0052606B">
            <w:pPr>
              <w:pStyle w:val="TAC"/>
            </w:pPr>
            <w:r w:rsidRPr="0052606B">
              <w:t>3.96</w:t>
            </w:r>
          </w:p>
        </w:tc>
        <w:tc>
          <w:tcPr>
            <w:tcW w:w="567" w:type="dxa"/>
            <w:noWrap/>
            <w:vAlign w:val="bottom"/>
          </w:tcPr>
          <w:p w14:paraId="7E2076BE" w14:textId="5A88C88E" w:rsidR="0052606B" w:rsidRPr="0052606B" w:rsidRDefault="0052606B" w:rsidP="0052606B">
            <w:pPr>
              <w:pStyle w:val="TAC"/>
            </w:pPr>
            <w:r w:rsidRPr="0052606B">
              <w:t>3.80</w:t>
            </w:r>
          </w:p>
        </w:tc>
        <w:tc>
          <w:tcPr>
            <w:tcW w:w="567" w:type="dxa"/>
            <w:noWrap/>
            <w:vAlign w:val="bottom"/>
          </w:tcPr>
          <w:p w14:paraId="3E784D8F" w14:textId="4C82D3EA" w:rsidR="0052606B" w:rsidRPr="0052606B" w:rsidRDefault="0052606B" w:rsidP="0052606B">
            <w:pPr>
              <w:pStyle w:val="TAC"/>
            </w:pPr>
            <w:r w:rsidRPr="0052606B">
              <w:t>3.84</w:t>
            </w:r>
          </w:p>
        </w:tc>
        <w:tc>
          <w:tcPr>
            <w:tcW w:w="567" w:type="dxa"/>
            <w:noWrap/>
            <w:vAlign w:val="bottom"/>
          </w:tcPr>
          <w:p w14:paraId="28444E94" w14:textId="52089A2A" w:rsidR="0052606B" w:rsidRPr="0052606B" w:rsidRDefault="0052606B" w:rsidP="0052606B">
            <w:pPr>
              <w:pStyle w:val="TAC"/>
            </w:pPr>
            <w:r w:rsidRPr="0052606B">
              <w:t>3.94</w:t>
            </w:r>
          </w:p>
        </w:tc>
        <w:tc>
          <w:tcPr>
            <w:tcW w:w="567" w:type="dxa"/>
            <w:noWrap/>
            <w:vAlign w:val="bottom"/>
          </w:tcPr>
          <w:p w14:paraId="5F873F42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6292A95B" w14:textId="2F0F1526" w:rsidR="0052606B" w:rsidRPr="0052606B" w:rsidRDefault="0052606B" w:rsidP="0052606B">
            <w:pPr>
              <w:pStyle w:val="TAC"/>
            </w:pPr>
            <w:r w:rsidRPr="0052606B">
              <w:t>3.90</w:t>
            </w:r>
          </w:p>
        </w:tc>
        <w:tc>
          <w:tcPr>
            <w:tcW w:w="567" w:type="dxa"/>
            <w:noWrap/>
            <w:vAlign w:val="bottom"/>
          </w:tcPr>
          <w:p w14:paraId="2F77F4DB" w14:textId="70AB2F1D" w:rsidR="0052606B" w:rsidRPr="0052606B" w:rsidRDefault="0052606B" w:rsidP="0052606B">
            <w:pPr>
              <w:pStyle w:val="TAC"/>
            </w:pPr>
            <w:r w:rsidRPr="0052606B">
              <w:t>4.32</w:t>
            </w:r>
          </w:p>
        </w:tc>
        <w:tc>
          <w:tcPr>
            <w:tcW w:w="567" w:type="dxa"/>
            <w:noWrap/>
            <w:vAlign w:val="bottom"/>
          </w:tcPr>
          <w:p w14:paraId="27F94582" w14:textId="723B6358" w:rsidR="0052606B" w:rsidRPr="0052606B" w:rsidRDefault="0052606B" w:rsidP="0052606B">
            <w:pPr>
              <w:pStyle w:val="TAC"/>
            </w:pPr>
            <w:r w:rsidRPr="0052606B">
              <w:t>4.49</w:t>
            </w:r>
          </w:p>
        </w:tc>
        <w:tc>
          <w:tcPr>
            <w:tcW w:w="567" w:type="dxa"/>
            <w:noWrap/>
            <w:vAlign w:val="bottom"/>
          </w:tcPr>
          <w:p w14:paraId="20EC5ECD" w14:textId="6B5F11E4" w:rsidR="0052606B" w:rsidRPr="0052606B" w:rsidRDefault="0052606B" w:rsidP="0052606B">
            <w:pPr>
              <w:pStyle w:val="TAC"/>
            </w:pPr>
            <w:r w:rsidRPr="0052606B">
              <w:t>4.35</w:t>
            </w:r>
          </w:p>
        </w:tc>
        <w:tc>
          <w:tcPr>
            <w:tcW w:w="567" w:type="dxa"/>
            <w:noWrap/>
            <w:vAlign w:val="bottom"/>
          </w:tcPr>
          <w:p w14:paraId="26FD9865" w14:textId="393E3976" w:rsidR="0052606B" w:rsidRPr="0052606B" w:rsidRDefault="0052606B" w:rsidP="0052606B">
            <w:pPr>
              <w:pStyle w:val="TAC"/>
            </w:pPr>
            <w:r w:rsidRPr="0052606B">
              <w:t>4.39</w:t>
            </w:r>
          </w:p>
        </w:tc>
        <w:tc>
          <w:tcPr>
            <w:tcW w:w="567" w:type="dxa"/>
            <w:noWrap/>
            <w:vAlign w:val="bottom"/>
          </w:tcPr>
          <w:p w14:paraId="69CC1DD3" w14:textId="232F316C" w:rsidR="0052606B" w:rsidRPr="0052606B" w:rsidRDefault="0052606B" w:rsidP="0052606B">
            <w:pPr>
              <w:pStyle w:val="TAC"/>
            </w:pPr>
            <w:r w:rsidRPr="0052606B">
              <w:t>4.51</w:t>
            </w:r>
          </w:p>
        </w:tc>
        <w:tc>
          <w:tcPr>
            <w:tcW w:w="567" w:type="dxa"/>
            <w:noWrap/>
            <w:vAlign w:val="bottom"/>
          </w:tcPr>
          <w:p w14:paraId="56A11E43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7E12DEC8" w14:textId="6487AFA2" w:rsidR="0052606B" w:rsidRPr="0052606B" w:rsidRDefault="0052606B" w:rsidP="0052606B">
            <w:pPr>
              <w:pStyle w:val="TAC"/>
            </w:pPr>
            <w:r w:rsidRPr="0052606B">
              <w:t>4.41</w:t>
            </w:r>
          </w:p>
        </w:tc>
      </w:tr>
      <w:tr w:rsidR="0052606B" w:rsidRPr="0052606B" w14:paraId="087702E2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65CF00FF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07</w:t>
            </w:r>
          </w:p>
        </w:tc>
        <w:tc>
          <w:tcPr>
            <w:tcW w:w="567" w:type="dxa"/>
            <w:noWrap/>
            <w:vAlign w:val="bottom"/>
          </w:tcPr>
          <w:p w14:paraId="51662621" w14:textId="4469CAEB" w:rsidR="0052606B" w:rsidRPr="0052606B" w:rsidRDefault="0052606B" w:rsidP="0052606B">
            <w:pPr>
              <w:pStyle w:val="TAC"/>
            </w:pPr>
            <w:r w:rsidRPr="0052606B">
              <w:t>4.00</w:t>
            </w:r>
          </w:p>
        </w:tc>
        <w:tc>
          <w:tcPr>
            <w:tcW w:w="567" w:type="dxa"/>
            <w:noWrap/>
            <w:vAlign w:val="bottom"/>
          </w:tcPr>
          <w:p w14:paraId="56D1A49E" w14:textId="299A76E2" w:rsidR="0052606B" w:rsidRPr="0052606B" w:rsidRDefault="0052606B" w:rsidP="0052606B">
            <w:pPr>
              <w:pStyle w:val="TAC"/>
            </w:pPr>
            <w:r w:rsidRPr="0052606B">
              <w:t>4.02</w:t>
            </w:r>
          </w:p>
        </w:tc>
        <w:tc>
          <w:tcPr>
            <w:tcW w:w="567" w:type="dxa"/>
            <w:noWrap/>
            <w:vAlign w:val="bottom"/>
          </w:tcPr>
          <w:p w14:paraId="43A51911" w14:textId="25CF89F4" w:rsidR="0052606B" w:rsidRPr="0052606B" w:rsidRDefault="0052606B" w:rsidP="0052606B">
            <w:pPr>
              <w:pStyle w:val="TAC"/>
            </w:pPr>
            <w:r w:rsidRPr="0052606B">
              <w:t>3.95</w:t>
            </w:r>
          </w:p>
        </w:tc>
        <w:tc>
          <w:tcPr>
            <w:tcW w:w="567" w:type="dxa"/>
            <w:noWrap/>
            <w:vAlign w:val="bottom"/>
          </w:tcPr>
          <w:p w14:paraId="2FBF6895" w14:textId="25EC24EB" w:rsidR="0052606B" w:rsidRPr="0052606B" w:rsidRDefault="0052606B" w:rsidP="0052606B">
            <w:pPr>
              <w:pStyle w:val="TAC"/>
            </w:pPr>
            <w:r w:rsidRPr="0052606B">
              <w:t>4.04</w:t>
            </w:r>
          </w:p>
        </w:tc>
        <w:tc>
          <w:tcPr>
            <w:tcW w:w="567" w:type="dxa"/>
            <w:noWrap/>
            <w:vAlign w:val="bottom"/>
          </w:tcPr>
          <w:p w14:paraId="5D1BF9F0" w14:textId="6F510596" w:rsidR="0052606B" w:rsidRPr="0052606B" w:rsidRDefault="0052606B" w:rsidP="0052606B">
            <w:pPr>
              <w:pStyle w:val="TAC"/>
            </w:pPr>
            <w:r w:rsidRPr="0052606B">
              <w:t>4.09</w:t>
            </w:r>
          </w:p>
        </w:tc>
        <w:tc>
          <w:tcPr>
            <w:tcW w:w="567" w:type="dxa"/>
            <w:noWrap/>
            <w:vAlign w:val="bottom"/>
          </w:tcPr>
          <w:p w14:paraId="155055EA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45FCB0CC" w14:textId="125050DE" w:rsidR="0052606B" w:rsidRPr="0052606B" w:rsidRDefault="0052606B" w:rsidP="0052606B">
            <w:pPr>
              <w:pStyle w:val="TAC"/>
            </w:pPr>
            <w:r w:rsidRPr="0052606B">
              <w:t>4.02</w:t>
            </w:r>
          </w:p>
        </w:tc>
        <w:tc>
          <w:tcPr>
            <w:tcW w:w="567" w:type="dxa"/>
            <w:noWrap/>
            <w:vAlign w:val="bottom"/>
          </w:tcPr>
          <w:p w14:paraId="0A176432" w14:textId="2E3B146A" w:rsidR="0052606B" w:rsidRPr="0052606B" w:rsidRDefault="0052606B" w:rsidP="0052606B">
            <w:pPr>
              <w:pStyle w:val="TAC"/>
            </w:pPr>
            <w:r w:rsidRPr="0052606B">
              <w:t>4.16</w:t>
            </w:r>
          </w:p>
        </w:tc>
        <w:tc>
          <w:tcPr>
            <w:tcW w:w="567" w:type="dxa"/>
            <w:noWrap/>
            <w:vAlign w:val="bottom"/>
          </w:tcPr>
          <w:p w14:paraId="3E6B7CB9" w14:textId="2B8AF017" w:rsidR="0052606B" w:rsidRPr="0052606B" w:rsidRDefault="0052606B" w:rsidP="0052606B">
            <w:pPr>
              <w:pStyle w:val="TAC"/>
            </w:pPr>
            <w:r w:rsidRPr="0052606B">
              <w:t>4.24</w:t>
            </w:r>
          </w:p>
        </w:tc>
        <w:tc>
          <w:tcPr>
            <w:tcW w:w="567" w:type="dxa"/>
            <w:noWrap/>
            <w:vAlign w:val="bottom"/>
          </w:tcPr>
          <w:p w14:paraId="3C9CA5A4" w14:textId="0C296412" w:rsidR="0052606B" w:rsidRPr="0052606B" w:rsidRDefault="0052606B" w:rsidP="0052606B">
            <w:pPr>
              <w:pStyle w:val="TAC"/>
            </w:pPr>
            <w:r w:rsidRPr="0052606B">
              <w:t>4.06</w:t>
            </w:r>
          </w:p>
        </w:tc>
        <w:tc>
          <w:tcPr>
            <w:tcW w:w="567" w:type="dxa"/>
            <w:noWrap/>
            <w:vAlign w:val="bottom"/>
          </w:tcPr>
          <w:p w14:paraId="608B55A6" w14:textId="2AF0C57B" w:rsidR="0052606B" w:rsidRPr="0052606B" w:rsidRDefault="0052606B" w:rsidP="0052606B">
            <w:pPr>
              <w:pStyle w:val="TAC"/>
            </w:pPr>
            <w:r w:rsidRPr="0052606B">
              <w:t>4.11</w:t>
            </w:r>
          </w:p>
        </w:tc>
        <w:tc>
          <w:tcPr>
            <w:tcW w:w="567" w:type="dxa"/>
            <w:noWrap/>
            <w:vAlign w:val="bottom"/>
          </w:tcPr>
          <w:p w14:paraId="5C61AFAC" w14:textId="71D4C956" w:rsidR="0052606B" w:rsidRPr="0052606B" w:rsidRDefault="0052606B" w:rsidP="0052606B">
            <w:pPr>
              <w:pStyle w:val="TAC"/>
            </w:pPr>
            <w:r w:rsidRPr="0052606B">
              <w:t>4.26</w:t>
            </w:r>
          </w:p>
        </w:tc>
        <w:tc>
          <w:tcPr>
            <w:tcW w:w="567" w:type="dxa"/>
            <w:noWrap/>
            <w:vAlign w:val="bottom"/>
          </w:tcPr>
          <w:p w14:paraId="2A9D48AE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6EFA03F7" w14:textId="0B3CD74A" w:rsidR="0052606B" w:rsidRPr="0052606B" w:rsidRDefault="0052606B" w:rsidP="0052606B">
            <w:pPr>
              <w:pStyle w:val="TAC"/>
            </w:pPr>
            <w:r w:rsidRPr="0052606B">
              <w:t>4.17</w:t>
            </w:r>
          </w:p>
        </w:tc>
      </w:tr>
      <w:tr w:rsidR="0052606B" w:rsidRPr="0052606B" w14:paraId="1ED766A5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58B65E29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08</w:t>
            </w:r>
          </w:p>
        </w:tc>
        <w:tc>
          <w:tcPr>
            <w:tcW w:w="567" w:type="dxa"/>
            <w:noWrap/>
            <w:vAlign w:val="bottom"/>
          </w:tcPr>
          <w:p w14:paraId="67471E5D" w14:textId="381BECDA" w:rsidR="0052606B" w:rsidRPr="0052606B" w:rsidRDefault="0052606B" w:rsidP="0052606B">
            <w:pPr>
              <w:pStyle w:val="TAC"/>
            </w:pPr>
            <w:r w:rsidRPr="0052606B">
              <w:t>3.77</w:t>
            </w:r>
          </w:p>
        </w:tc>
        <w:tc>
          <w:tcPr>
            <w:tcW w:w="567" w:type="dxa"/>
            <w:noWrap/>
            <w:vAlign w:val="bottom"/>
          </w:tcPr>
          <w:p w14:paraId="2E64BCF6" w14:textId="225A3F2A" w:rsidR="0052606B" w:rsidRPr="0052606B" w:rsidRDefault="0052606B" w:rsidP="0052606B">
            <w:pPr>
              <w:pStyle w:val="TAC"/>
            </w:pPr>
            <w:r w:rsidRPr="0052606B">
              <w:t>3.91</w:t>
            </w:r>
          </w:p>
        </w:tc>
        <w:tc>
          <w:tcPr>
            <w:tcW w:w="567" w:type="dxa"/>
            <w:noWrap/>
            <w:vAlign w:val="bottom"/>
          </w:tcPr>
          <w:p w14:paraId="69B207C6" w14:textId="7B35EB2C" w:rsidR="0052606B" w:rsidRPr="0052606B" w:rsidRDefault="0052606B" w:rsidP="0052606B">
            <w:pPr>
              <w:pStyle w:val="TAC"/>
            </w:pPr>
            <w:r w:rsidRPr="0052606B">
              <w:t>3.77</w:t>
            </w:r>
          </w:p>
        </w:tc>
        <w:tc>
          <w:tcPr>
            <w:tcW w:w="567" w:type="dxa"/>
            <w:noWrap/>
            <w:vAlign w:val="bottom"/>
          </w:tcPr>
          <w:p w14:paraId="6DE13209" w14:textId="5E8BEAAC" w:rsidR="0052606B" w:rsidRPr="0052606B" w:rsidRDefault="0052606B" w:rsidP="0052606B">
            <w:pPr>
              <w:pStyle w:val="TAC"/>
            </w:pPr>
            <w:r w:rsidRPr="0052606B">
              <w:t>3.84</w:t>
            </w:r>
          </w:p>
        </w:tc>
        <w:tc>
          <w:tcPr>
            <w:tcW w:w="567" w:type="dxa"/>
            <w:noWrap/>
            <w:vAlign w:val="bottom"/>
          </w:tcPr>
          <w:p w14:paraId="73496DD1" w14:textId="38B6B3B5" w:rsidR="0052606B" w:rsidRPr="0052606B" w:rsidRDefault="0052606B" w:rsidP="0052606B">
            <w:pPr>
              <w:pStyle w:val="TAC"/>
            </w:pPr>
            <w:r w:rsidRPr="0052606B">
              <w:t>4.04</w:t>
            </w:r>
          </w:p>
        </w:tc>
        <w:tc>
          <w:tcPr>
            <w:tcW w:w="567" w:type="dxa"/>
            <w:noWrap/>
            <w:vAlign w:val="bottom"/>
          </w:tcPr>
          <w:p w14:paraId="6306D027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176C514C" w14:textId="5418FDD2" w:rsidR="0052606B" w:rsidRPr="0052606B" w:rsidRDefault="0052606B" w:rsidP="0052606B">
            <w:pPr>
              <w:pStyle w:val="TAC"/>
            </w:pPr>
            <w:r w:rsidRPr="0052606B">
              <w:t>3.87</w:t>
            </w:r>
          </w:p>
        </w:tc>
        <w:tc>
          <w:tcPr>
            <w:tcW w:w="567" w:type="dxa"/>
            <w:noWrap/>
            <w:vAlign w:val="bottom"/>
          </w:tcPr>
          <w:p w14:paraId="31777E04" w14:textId="5DCE3DAD" w:rsidR="0052606B" w:rsidRPr="0052606B" w:rsidRDefault="0052606B" w:rsidP="0052606B">
            <w:pPr>
              <w:pStyle w:val="TAC"/>
            </w:pPr>
            <w:r w:rsidRPr="0052606B">
              <w:t>3.81</w:t>
            </w:r>
          </w:p>
        </w:tc>
        <w:tc>
          <w:tcPr>
            <w:tcW w:w="567" w:type="dxa"/>
            <w:noWrap/>
            <w:vAlign w:val="bottom"/>
          </w:tcPr>
          <w:p w14:paraId="502A3C24" w14:textId="4C20EE43" w:rsidR="0052606B" w:rsidRPr="0052606B" w:rsidRDefault="0052606B" w:rsidP="0052606B">
            <w:pPr>
              <w:pStyle w:val="TAC"/>
            </w:pPr>
            <w:r w:rsidRPr="0052606B">
              <w:t>4.00</w:t>
            </w:r>
          </w:p>
        </w:tc>
        <w:tc>
          <w:tcPr>
            <w:tcW w:w="567" w:type="dxa"/>
            <w:noWrap/>
            <w:vAlign w:val="bottom"/>
          </w:tcPr>
          <w:p w14:paraId="7F51FF00" w14:textId="26616712" w:rsidR="0052606B" w:rsidRPr="0052606B" w:rsidRDefault="0052606B" w:rsidP="0052606B">
            <w:pPr>
              <w:pStyle w:val="TAC"/>
            </w:pPr>
            <w:r w:rsidRPr="0052606B">
              <w:t>3.76</w:t>
            </w:r>
          </w:p>
        </w:tc>
        <w:tc>
          <w:tcPr>
            <w:tcW w:w="567" w:type="dxa"/>
            <w:noWrap/>
            <w:vAlign w:val="bottom"/>
          </w:tcPr>
          <w:p w14:paraId="07B09F9C" w14:textId="01BBD225" w:rsidR="0052606B" w:rsidRPr="0052606B" w:rsidRDefault="0052606B" w:rsidP="0052606B">
            <w:pPr>
              <w:pStyle w:val="TAC"/>
            </w:pPr>
            <w:r w:rsidRPr="0052606B">
              <w:t>3.70</w:t>
            </w:r>
          </w:p>
        </w:tc>
        <w:tc>
          <w:tcPr>
            <w:tcW w:w="567" w:type="dxa"/>
            <w:noWrap/>
            <w:vAlign w:val="bottom"/>
          </w:tcPr>
          <w:p w14:paraId="1DE7D9D9" w14:textId="1D797630" w:rsidR="0052606B" w:rsidRPr="0052606B" w:rsidRDefault="0052606B" w:rsidP="0052606B">
            <w:pPr>
              <w:pStyle w:val="TAC"/>
            </w:pPr>
            <w:r w:rsidRPr="0052606B">
              <w:t>4.10</w:t>
            </w:r>
          </w:p>
        </w:tc>
        <w:tc>
          <w:tcPr>
            <w:tcW w:w="567" w:type="dxa"/>
            <w:noWrap/>
            <w:vAlign w:val="bottom"/>
          </w:tcPr>
          <w:p w14:paraId="629D19D2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3FF46BC6" w14:textId="57B7D160" w:rsidR="0052606B" w:rsidRPr="0052606B" w:rsidRDefault="0052606B" w:rsidP="0052606B">
            <w:pPr>
              <w:pStyle w:val="TAC"/>
            </w:pPr>
            <w:r w:rsidRPr="0052606B">
              <w:t>3.88</w:t>
            </w:r>
          </w:p>
        </w:tc>
      </w:tr>
      <w:tr w:rsidR="0052606B" w:rsidRPr="0052606B" w14:paraId="0AB36F41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48898801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09</w:t>
            </w:r>
          </w:p>
        </w:tc>
        <w:tc>
          <w:tcPr>
            <w:tcW w:w="567" w:type="dxa"/>
            <w:noWrap/>
            <w:vAlign w:val="bottom"/>
          </w:tcPr>
          <w:p w14:paraId="5F3373D1" w14:textId="41E83AB9" w:rsidR="0052606B" w:rsidRPr="0052606B" w:rsidRDefault="0052606B" w:rsidP="0052606B">
            <w:pPr>
              <w:pStyle w:val="TAC"/>
            </w:pPr>
            <w:r w:rsidRPr="0052606B">
              <w:t>3.95</w:t>
            </w:r>
          </w:p>
        </w:tc>
        <w:tc>
          <w:tcPr>
            <w:tcW w:w="567" w:type="dxa"/>
            <w:noWrap/>
            <w:vAlign w:val="bottom"/>
          </w:tcPr>
          <w:p w14:paraId="53EEF084" w14:textId="0521A5CD" w:rsidR="0052606B" w:rsidRPr="0052606B" w:rsidRDefault="0052606B" w:rsidP="0052606B">
            <w:pPr>
              <w:pStyle w:val="TAC"/>
            </w:pPr>
            <w:r w:rsidRPr="0052606B">
              <w:t>4.06</w:t>
            </w:r>
          </w:p>
        </w:tc>
        <w:tc>
          <w:tcPr>
            <w:tcW w:w="567" w:type="dxa"/>
            <w:noWrap/>
            <w:vAlign w:val="bottom"/>
          </w:tcPr>
          <w:p w14:paraId="108DDEC2" w14:textId="76E24DBC" w:rsidR="0052606B" w:rsidRPr="0052606B" w:rsidRDefault="0052606B" w:rsidP="0052606B">
            <w:pPr>
              <w:pStyle w:val="TAC"/>
            </w:pPr>
            <w:r w:rsidRPr="0052606B">
              <w:t>3.89</w:t>
            </w:r>
          </w:p>
        </w:tc>
        <w:tc>
          <w:tcPr>
            <w:tcW w:w="567" w:type="dxa"/>
            <w:noWrap/>
            <w:vAlign w:val="bottom"/>
          </w:tcPr>
          <w:p w14:paraId="2DA7740C" w14:textId="62CD2233" w:rsidR="0052606B" w:rsidRPr="0052606B" w:rsidRDefault="0052606B" w:rsidP="0052606B">
            <w:pPr>
              <w:pStyle w:val="TAC"/>
            </w:pPr>
            <w:r w:rsidRPr="0052606B">
              <w:t>3.94</w:t>
            </w:r>
          </w:p>
        </w:tc>
        <w:tc>
          <w:tcPr>
            <w:tcW w:w="567" w:type="dxa"/>
            <w:noWrap/>
            <w:vAlign w:val="bottom"/>
          </w:tcPr>
          <w:p w14:paraId="0C1BB359" w14:textId="72A5F6EF" w:rsidR="0052606B" w:rsidRPr="0052606B" w:rsidRDefault="0052606B" w:rsidP="0052606B">
            <w:pPr>
              <w:pStyle w:val="TAC"/>
            </w:pPr>
            <w:r w:rsidRPr="0052606B">
              <w:t>4.08</w:t>
            </w:r>
          </w:p>
        </w:tc>
        <w:tc>
          <w:tcPr>
            <w:tcW w:w="567" w:type="dxa"/>
            <w:noWrap/>
            <w:vAlign w:val="bottom"/>
          </w:tcPr>
          <w:p w14:paraId="1DBC1FA5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5516CD43" w14:textId="63FF2B0E" w:rsidR="0052606B" w:rsidRPr="0052606B" w:rsidRDefault="0052606B" w:rsidP="0052606B">
            <w:pPr>
              <w:pStyle w:val="TAC"/>
            </w:pPr>
            <w:r w:rsidRPr="0052606B">
              <w:t>3.98</w:t>
            </w:r>
          </w:p>
        </w:tc>
        <w:tc>
          <w:tcPr>
            <w:tcW w:w="567" w:type="dxa"/>
            <w:noWrap/>
            <w:vAlign w:val="bottom"/>
          </w:tcPr>
          <w:p w14:paraId="66CD78C0" w14:textId="4F239838" w:rsidR="0052606B" w:rsidRPr="0052606B" w:rsidRDefault="0052606B" w:rsidP="0052606B">
            <w:pPr>
              <w:pStyle w:val="TAC"/>
            </w:pPr>
            <w:r w:rsidRPr="0052606B">
              <w:t>3.26</w:t>
            </w:r>
          </w:p>
        </w:tc>
        <w:tc>
          <w:tcPr>
            <w:tcW w:w="567" w:type="dxa"/>
            <w:noWrap/>
            <w:vAlign w:val="bottom"/>
          </w:tcPr>
          <w:p w14:paraId="739E4FCA" w14:textId="239377E8" w:rsidR="0052606B" w:rsidRPr="0052606B" w:rsidRDefault="0052606B" w:rsidP="0052606B">
            <w:pPr>
              <w:pStyle w:val="TAC"/>
            </w:pPr>
            <w:r w:rsidRPr="0052606B">
              <w:t>3.57</w:t>
            </w:r>
          </w:p>
        </w:tc>
        <w:tc>
          <w:tcPr>
            <w:tcW w:w="567" w:type="dxa"/>
            <w:noWrap/>
            <w:vAlign w:val="bottom"/>
          </w:tcPr>
          <w:p w14:paraId="1B67E3C2" w14:textId="6B6BD7C5" w:rsidR="0052606B" w:rsidRPr="0052606B" w:rsidRDefault="0052606B" w:rsidP="0052606B">
            <w:pPr>
              <w:pStyle w:val="TAC"/>
            </w:pPr>
            <w:r w:rsidRPr="0052606B">
              <w:t>3.31</w:t>
            </w:r>
          </w:p>
        </w:tc>
        <w:tc>
          <w:tcPr>
            <w:tcW w:w="567" w:type="dxa"/>
            <w:noWrap/>
            <w:vAlign w:val="bottom"/>
          </w:tcPr>
          <w:p w14:paraId="7B994830" w14:textId="23418E43" w:rsidR="0052606B" w:rsidRPr="0052606B" w:rsidRDefault="0052606B" w:rsidP="0052606B">
            <w:pPr>
              <w:pStyle w:val="TAC"/>
            </w:pPr>
            <w:r w:rsidRPr="0052606B">
              <w:t>3.36</w:t>
            </w:r>
          </w:p>
        </w:tc>
        <w:tc>
          <w:tcPr>
            <w:tcW w:w="567" w:type="dxa"/>
            <w:noWrap/>
            <w:vAlign w:val="bottom"/>
          </w:tcPr>
          <w:p w14:paraId="42735AEA" w14:textId="24FB772F" w:rsidR="0052606B" w:rsidRPr="0052606B" w:rsidRDefault="0052606B" w:rsidP="0052606B">
            <w:pPr>
              <w:pStyle w:val="TAC"/>
            </w:pPr>
            <w:r w:rsidRPr="0052606B">
              <w:t>3.63</w:t>
            </w:r>
          </w:p>
        </w:tc>
        <w:tc>
          <w:tcPr>
            <w:tcW w:w="567" w:type="dxa"/>
            <w:noWrap/>
            <w:vAlign w:val="bottom"/>
          </w:tcPr>
          <w:p w14:paraId="5E73980D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139D0AC9" w14:textId="5E180D8E" w:rsidR="0052606B" w:rsidRPr="0052606B" w:rsidRDefault="0052606B" w:rsidP="0052606B">
            <w:pPr>
              <w:pStyle w:val="TAC"/>
            </w:pPr>
            <w:r w:rsidRPr="0052606B">
              <w:t>3.43</w:t>
            </w:r>
          </w:p>
        </w:tc>
      </w:tr>
      <w:tr w:rsidR="0052606B" w:rsidRPr="0052606B" w14:paraId="60CD5A72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20BFC6DD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10</w:t>
            </w:r>
          </w:p>
        </w:tc>
        <w:tc>
          <w:tcPr>
            <w:tcW w:w="567" w:type="dxa"/>
            <w:noWrap/>
            <w:vAlign w:val="bottom"/>
          </w:tcPr>
          <w:p w14:paraId="783CD33D" w14:textId="5BCCE55D" w:rsidR="0052606B" w:rsidRPr="0052606B" w:rsidRDefault="0052606B" w:rsidP="0052606B">
            <w:pPr>
              <w:pStyle w:val="TAC"/>
            </w:pPr>
            <w:r w:rsidRPr="0052606B">
              <w:t>3.85</w:t>
            </w:r>
          </w:p>
        </w:tc>
        <w:tc>
          <w:tcPr>
            <w:tcW w:w="567" w:type="dxa"/>
            <w:noWrap/>
            <w:vAlign w:val="bottom"/>
          </w:tcPr>
          <w:p w14:paraId="5080CBE3" w14:textId="5E880663" w:rsidR="0052606B" w:rsidRPr="0052606B" w:rsidRDefault="0052606B" w:rsidP="0052606B">
            <w:pPr>
              <w:pStyle w:val="TAC"/>
            </w:pPr>
            <w:r w:rsidRPr="0052606B">
              <w:t>3.94</w:t>
            </w:r>
          </w:p>
        </w:tc>
        <w:tc>
          <w:tcPr>
            <w:tcW w:w="567" w:type="dxa"/>
            <w:noWrap/>
            <w:vAlign w:val="bottom"/>
          </w:tcPr>
          <w:p w14:paraId="781A9FB3" w14:textId="2369E97F" w:rsidR="0052606B" w:rsidRPr="0052606B" w:rsidRDefault="0052606B" w:rsidP="0052606B">
            <w:pPr>
              <w:pStyle w:val="TAC"/>
            </w:pPr>
            <w:r w:rsidRPr="0052606B">
              <w:t>3.78</w:t>
            </w:r>
          </w:p>
        </w:tc>
        <w:tc>
          <w:tcPr>
            <w:tcW w:w="567" w:type="dxa"/>
            <w:noWrap/>
            <w:vAlign w:val="bottom"/>
          </w:tcPr>
          <w:p w14:paraId="306D86DF" w14:textId="312F6556" w:rsidR="0052606B" w:rsidRPr="0052606B" w:rsidRDefault="0052606B" w:rsidP="0052606B">
            <w:pPr>
              <w:pStyle w:val="TAC"/>
            </w:pPr>
            <w:r w:rsidRPr="0052606B">
              <w:t>4.00</w:t>
            </w:r>
          </w:p>
        </w:tc>
        <w:tc>
          <w:tcPr>
            <w:tcW w:w="567" w:type="dxa"/>
            <w:noWrap/>
            <w:vAlign w:val="bottom"/>
          </w:tcPr>
          <w:p w14:paraId="74DBE1C4" w14:textId="1087FDB4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vAlign w:val="bottom"/>
          </w:tcPr>
          <w:p w14:paraId="3271045B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34C0DD1E" w14:textId="024F5090" w:rsidR="0052606B" w:rsidRPr="0052606B" w:rsidRDefault="0052606B" w:rsidP="0052606B">
            <w:pPr>
              <w:pStyle w:val="TAC"/>
            </w:pPr>
            <w:r w:rsidRPr="0052606B">
              <w:t>3.89</w:t>
            </w:r>
          </w:p>
        </w:tc>
        <w:tc>
          <w:tcPr>
            <w:tcW w:w="567" w:type="dxa"/>
            <w:noWrap/>
            <w:vAlign w:val="bottom"/>
          </w:tcPr>
          <w:p w14:paraId="65EF9B5E" w14:textId="37D26042" w:rsidR="0052606B" w:rsidRPr="0052606B" w:rsidRDefault="0052606B" w:rsidP="0052606B">
            <w:pPr>
              <w:pStyle w:val="TAC"/>
            </w:pPr>
            <w:r w:rsidRPr="0052606B">
              <w:t>4.24</w:t>
            </w:r>
          </w:p>
        </w:tc>
        <w:tc>
          <w:tcPr>
            <w:tcW w:w="567" w:type="dxa"/>
            <w:noWrap/>
            <w:vAlign w:val="bottom"/>
          </w:tcPr>
          <w:p w14:paraId="34284C53" w14:textId="1CC38372" w:rsidR="0052606B" w:rsidRPr="0052606B" w:rsidRDefault="0052606B" w:rsidP="0052606B">
            <w:pPr>
              <w:pStyle w:val="TAC"/>
            </w:pPr>
            <w:r w:rsidRPr="0052606B">
              <w:t>4.41</w:t>
            </w:r>
          </w:p>
        </w:tc>
        <w:tc>
          <w:tcPr>
            <w:tcW w:w="567" w:type="dxa"/>
            <w:noWrap/>
            <w:vAlign w:val="bottom"/>
          </w:tcPr>
          <w:p w14:paraId="0904EA91" w14:textId="13967120" w:rsidR="0052606B" w:rsidRPr="0052606B" w:rsidRDefault="0052606B" w:rsidP="0052606B">
            <w:pPr>
              <w:pStyle w:val="TAC"/>
            </w:pPr>
            <w:r w:rsidRPr="0052606B">
              <w:t>4.21</w:t>
            </w:r>
          </w:p>
        </w:tc>
        <w:tc>
          <w:tcPr>
            <w:tcW w:w="567" w:type="dxa"/>
            <w:noWrap/>
            <w:vAlign w:val="bottom"/>
          </w:tcPr>
          <w:p w14:paraId="1CA76B0F" w14:textId="0D7EA1C2" w:rsidR="0052606B" w:rsidRPr="0052606B" w:rsidRDefault="0052606B" w:rsidP="0052606B">
            <w:pPr>
              <w:pStyle w:val="TAC"/>
            </w:pPr>
            <w:r w:rsidRPr="0052606B">
              <w:t>3.75</w:t>
            </w:r>
          </w:p>
        </w:tc>
        <w:tc>
          <w:tcPr>
            <w:tcW w:w="567" w:type="dxa"/>
            <w:noWrap/>
            <w:vAlign w:val="bottom"/>
          </w:tcPr>
          <w:p w14:paraId="5DC2E2A2" w14:textId="734CD5E5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vAlign w:val="bottom"/>
          </w:tcPr>
          <w:p w14:paraId="187D45EF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18F09694" w14:textId="4E104DBE" w:rsidR="0052606B" w:rsidRPr="0052606B" w:rsidRDefault="0052606B" w:rsidP="0052606B">
            <w:pPr>
              <w:pStyle w:val="TAC"/>
            </w:pPr>
            <w:r w:rsidRPr="0052606B">
              <w:t>4.15</w:t>
            </w:r>
          </w:p>
        </w:tc>
      </w:tr>
      <w:tr w:rsidR="0052606B" w:rsidRPr="0052606B" w14:paraId="54850BBF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4113A779" w14:textId="77777777" w:rsidR="0052606B" w:rsidRPr="0052606B" w:rsidRDefault="0052606B" w:rsidP="0052606B">
            <w:pPr>
              <w:pStyle w:val="TAC"/>
              <w:rPr>
                <w:b/>
              </w:rPr>
            </w:pPr>
            <w:r w:rsidRPr="0052606B">
              <w:rPr>
                <w:b/>
              </w:rPr>
              <w:t>DUT 39</w:t>
            </w:r>
          </w:p>
        </w:tc>
        <w:tc>
          <w:tcPr>
            <w:tcW w:w="567" w:type="dxa"/>
            <w:noWrap/>
            <w:vAlign w:val="bottom"/>
          </w:tcPr>
          <w:p w14:paraId="2A0CA18E" w14:textId="628349B0" w:rsidR="0052606B" w:rsidRPr="0052606B" w:rsidRDefault="0052606B" w:rsidP="0052606B">
            <w:pPr>
              <w:pStyle w:val="TAC"/>
            </w:pPr>
            <w:r w:rsidRPr="0052606B">
              <w:t>3.85</w:t>
            </w:r>
          </w:p>
        </w:tc>
        <w:tc>
          <w:tcPr>
            <w:tcW w:w="567" w:type="dxa"/>
            <w:noWrap/>
            <w:vAlign w:val="bottom"/>
          </w:tcPr>
          <w:p w14:paraId="419E7AD6" w14:textId="61AED2B5" w:rsidR="0052606B" w:rsidRPr="0052606B" w:rsidRDefault="0052606B" w:rsidP="0052606B">
            <w:pPr>
              <w:pStyle w:val="TAC"/>
            </w:pPr>
            <w:r w:rsidRPr="0052606B">
              <w:t>3.97</w:t>
            </w:r>
          </w:p>
        </w:tc>
        <w:tc>
          <w:tcPr>
            <w:tcW w:w="567" w:type="dxa"/>
            <w:noWrap/>
            <w:vAlign w:val="bottom"/>
          </w:tcPr>
          <w:p w14:paraId="77DB2AB2" w14:textId="0AD64791" w:rsidR="0052606B" w:rsidRPr="0052606B" w:rsidRDefault="0052606B" w:rsidP="0052606B">
            <w:pPr>
              <w:pStyle w:val="TAC"/>
            </w:pPr>
            <w:r w:rsidRPr="0052606B">
              <w:t>3.93</w:t>
            </w:r>
          </w:p>
        </w:tc>
        <w:tc>
          <w:tcPr>
            <w:tcW w:w="567" w:type="dxa"/>
            <w:noWrap/>
            <w:vAlign w:val="bottom"/>
          </w:tcPr>
          <w:p w14:paraId="2E01EF64" w14:textId="59844909" w:rsidR="0052606B" w:rsidRPr="0052606B" w:rsidRDefault="0052606B" w:rsidP="0052606B">
            <w:pPr>
              <w:pStyle w:val="TAC"/>
            </w:pPr>
            <w:r w:rsidRPr="0052606B">
              <w:t>3.94</w:t>
            </w:r>
          </w:p>
        </w:tc>
        <w:tc>
          <w:tcPr>
            <w:tcW w:w="567" w:type="dxa"/>
            <w:noWrap/>
            <w:vAlign w:val="bottom"/>
          </w:tcPr>
          <w:p w14:paraId="1B49AB91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vAlign w:val="bottom"/>
          </w:tcPr>
          <w:p w14:paraId="7447A427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7B715B22" w14:textId="42F2C36C" w:rsidR="0052606B" w:rsidRPr="0052606B" w:rsidRDefault="0052606B" w:rsidP="0052606B">
            <w:pPr>
              <w:pStyle w:val="TAC"/>
            </w:pPr>
            <w:r w:rsidRPr="0052606B">
              <w:t>3.92</w:t>
            </w:r>
          </w:p>
        </w:tc>
        <w:tc>
          <w:tcPr>
            <w:tcW w:w="567" w:type="dxa"/>
            <w:noWrap/>
            <w:vAlign w:val="bottom"/>
          </w:tcPr>
          <w:p w14:paraId="46C22801" w14:textId="763FE850" w:rsidR="0052606B" w:rsidRPr="0052606B" w:rsidRDefault="0052606B" w:rsidP="0052606B">
            <w:pPr>
              <w:pStyle w:val="TAC"/>
            </w:pPr>
            <w:r w:rsidRPr="0052606B">
              <w:t>4.26</w:t>
            </w:r>
          </w:p>
        </w:tc>
        <w:tc>
          <w:tcPr>
            <w:tcW w:w="567" w:type="dxa"/>
            <w:noWrap/>
            <w:vAlign w:val="bottom"/>
          </w:tcPr>
          <w:p w14:paraId="2185838F" w14:textId="0CC03C5A" w:rsidR="0052606B" w:rsidRPr="0052606B" w:rsidRDefault="0052606B" w:rsidP="0052606B">
            <w:pPr>
              <w:pStyle w:val="TAC"/>
            </w:pPr>
            <w:r w:rsidRPr="0052606B">
              <w:t>4.32</w:t>
            </w:r>
          </w:p>
        </w:tc>
        <w:tc>
          <w:tcPr>
            <w:tcW w:w="567" w:type="dxa"/>
            <w:noWrap/>
            <w:vAlign w:val="bottom"/>
          </w:tcPr>
          <w:p w14:paraId="1A14CC95" w14:textId="45D802C4" w:rsidR="0052606B" w:rsidRPr="0052606B" w:rsidRDefault="0052606B" w:rsidP="0052606B">
            <w:pPr>
              <w:pStyle w:val="TAC"/>
            </w:pPr>
            <w:r w:rsidRPr="0052606B">
              <w:t>4.18</w:t>
            </w:r>
          </w:p>
        </w:tc>
        <w:tc>
          <w:tcPr>
            <w:tcW w:w="567" w:type="dxa"/>
            <w:noWrap/>
            <w:vAlign w:val="bottom"/>
          </w:tcPr>
          <w:p w14:paraId="2AF93C7C" w14:textId="0AEEEA47" w:rsidR="0052606B" w:rsidRPr="0052606B" w:rsidRDefault="0052606B" w:rsidP="0052606B">
            <w:pPr>
              <w:pStyle w:val="TAC"/>
            </w:pPr>
            <w:r w:rsidRPr="0052606B">
              <w:t>4.24</w:t>
            </w:r>
          </w:p>
        </w:tc>
        <w:tc>
          <w:tcPr>
            <w:tcW w:w="567" w:type="dxa"/>
            <w:noWrap/>
            <w:vAlign w:val="bottom"/>
          </w:tcPr>
          <w:p w14:paraId="3692180C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vAlign w:val="bottom"/>
          </w:tcPr>
          <w:p w14:paraId="1DB14447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vAlign w:val="bottom"/>
          </w:tcPr>
          <w:p w14:paraId="349508F2" w14:textId="0A9E6DCD" w:rsidR="0052606B" w:rsidRPr="0052606B" w:rsidRDefault="0052606B" w:rsidP="0052606B">
            <w:pPr>
              <w:pStyle w:val="TAC"/>
            </w:pPr>
            <w:r w:rsidRPr="0052606B">
              <w:t>4.25</w:t>
            </w:r>
          </w:p>
        </w:tc>
      </w:tr>
    </w:tbl>
    <w:p w14:paraId="74351E2E" w14:textId="2DC6711F" w:rsidR="0052606B" w:rsidRDefault="0052606B" w:rsidP="00872B5B"/>
    <w:p w14:paraId="30EE8775" w14:textId="0B18B47C" w:rsidR="0052606B" w:rsidRDefault="0052606B" w:rsidP="00872B5B"/>
    <w:p w14:paraId="0B17B5E7" w14:textId="45872DB7" w:rsidR="0052606B" w:rsidRPr="006F2942" w:rsidRDefault="0052606B" w:rsidP="0052606B">
      <w:pPr>
        <w:pStyle w:val="TH"/>
      </w:pPr>
      <w:bookmarkStart w:id="4" w:name="_Ref19541378"/>
      <w:r w:rsidRPr="006F2942">
        <w:lastRenderedPageBreak/>
        <w:t xml:space="preserve">Table </w:t>
      </w:r>
      <w:r w:rsidRPr="006F2942">
        <w:fldChar w:fldCharType="begin"/>
      </w:r>
      <w:r w:rsidRPr="006F2942">
        <w:instrText xml:space="preserve"> SEQ Table \* ARABIC </w:instrText>
      </w:r>
      <w:r w:rsidRPr="006F2942">
        <w:fldChar w:fldCharType="separate"/>
      </w:r>
      <w:r w:rsidR="00287248">
        <w:rPr>
          <w:noProof/>
        </w:rPr>
        <w:t>5</w:t>
      </w:r>
      <w:r w:rsidRPr="006F2942">
        <w:fldChar w:fldCharType="end"/>
      </w:r>
      <w:bookmarkEnd w:id="4"/>
      <w:r w:rsidRPr="006F2942">
        <w:t xml:space="preserve">: </w:t>
      </w:r>
      <w:r>
        <w:t>RR-Test results for ES 202 396-1 noise field simulation (SWB)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60"/>
        <w:gridCol w:w="567"/>
        <w:gridCol w:w="567"/>
        <w:gridCol w:w="567"/>
        <w:gridCol w:w="567"/>
        <w:gridCol w:w="567"/>
        <w:gridCol w:w="567"/>
        <w:gridCol w:w="607"/>
        <w:gridCol w:w="567"/>
        <w:gridCol w:w="567"/>
        <w:gridCol w:w="567"/>
        <w:gridCol w:w="567"/>
        <w:gridCol w:w="567"/>
        <w:gridCol w:w="567"/>
        <w:gridCol w:w="607"/>
      </w:tblGrid>
      <w:tr w:rsidR="0052606B" w:rsidRPr="0052606B" w14:paraId="5220CE31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27AA1DB6" w14:textId="77777777" w:rsidR="0052606B" w:rsidRPr="0052606B" w:rsidRDefault="0052606B" w:rsidP="0052606B">
            <w:pPr>
              <w:pStyle w:val="TAH"/>
            </w:pPr>
            <w:r w:rsidRPr="0052606B">
              <w:t> </w:t>
            </w:r>
          </w:p>
        </w:tc>
        <w:tc>
          <w:tcPr>
            <w:tcW w:w="4009" w:type="dxa"/>
            <w:gridSpan w:val="7"/>
            <w:noWrap/>
            <w:hideMark/>
          </w:tcPr>
          <w:p w14:paraId="44428AD6" w14:textId="77777777" w:rsidR="0052606B" w:rsidRPr="0052606B" w:rsidRDefault="0052606B" w:rsidP="0052606B">
            <w:pPr>
              <w:pStyle w:val="TAH"/>
            </w:pPr>
            <w:r w:rsidRPr="0052606B">
              <w:t>S-MOS</w:t>
            </w:r>
          </w:p>
        </w:tc>
        <w:tc>
          <w:tcPr>
            <w:tcW w:w="4009" w:type="dxa"/>
            <w:gridSpan w:val="7"/>
            <w:noWrap/>
            <w:hideMark/>
          </w:tcPr>
          <w:p w14:paraId="47D504AA" w14:textId="77777777" w:rsidR="0052606B" w:rsidRPr="0052606B" w:rsidRDefault="0052606B" w:rsidP="0052606B">
            <w:pPr>
              <w:pStyle w:val="TAH"/>
            </w:pPr>
            <w:r w:rsidRPr="0052606B">
              <w:t>N-MOS</w:t>
            </w:r>
          </w:p>
        </w:tc>
      </w:tr>
      <w:tr w:rsidR="0052606B" w:rsidRPr="0052606B" w14:paraId="252EC4D1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4F92FEDF" w14:textId="77777777" w:rsidR="0052606B" w:rsidRPr="0052606B" w:rsidRDefault="0052606B" w:rsidP="0052606B">
            <w:pPr>
              <w:pStyle w:val="TAH"/>
            </w:pPr>
            <w:r w:rsidRPr="0052606B">
              <w:t>Room</w:t>
            </w:r>
          </w:p>
        </w:tc>
        <w:tc>
          <w:tcPr>
            <w:tcW w:w="567" w:type="dxa"/>
            <w:noWrap/>
            <w:hideMark/>
          </w:tcPr>
          <w:p w14:paraId="55489F61" w14:textId="77777777" w:rsidR="0052606B" w:rsidRPr="0052606B" w:rsidRDefault="0052606B" w:rsidP="0052606B">
            <w:pPr>
              <w:pStyle w:val="TAH"/>
            </w:pPr>
            <w:r w:rsidRPr="0052606B">
              <w:t>R#1</w:t>
            </w:r>
          </w:p>
        </w:tc>
        <w:tc>
          <w:tcPr>
            <w:tcW w:w="567" w:type="dxa"/>
            <w:noWrap/>
            <w:hideMark/>
          </w:tcPr>
          <w:p w14:paraId="5E173B6E" w14:textId="77777777" w:rsidR="0052606B" w:rsidRPr="0052606B" w:rsidRDefault="0052606B" w:rsidP="0052606B">
            <w:pPr>
              <w:pStyle w:val="TAH"/>
            </w:pPr>
            <w:r w:rsidRPr="0052606B">
              <w:t>R#2</w:t>
            </w:r>
          </w:p>
        </w:tc>
        <w:tc>
          <w:tcPr>
            <w:tcW w:w="567" w:type="dxa"/>
            <w:noWrap/>
            <w:hideMark/>
          </w:tcPr>
          <w:p w14:paraId="3C4FDA15" w14:textId="77777777" w:rsidR="0052606B" w:rsidRPr="0052606B" w:rsidRDefault="0052606B" w:rsidP="0052606B">
            <w:pPr>
              <w:pStyle w:val="TAH"/>
            </w:pPr>
            <w:r w:rsidRPr="0052606B">
              <w:t>R#3</w:t>
            </w:r>
          </w:p>
        </w:tc>
        <w:tc>
          <w:tcPr>
            <w:tcW w:w="567" w:type="dxa"/>
            <w:noWrap/>
            <w:hideMark/>
          </w:tcPr>
          <w:p w14:paraId="5E6E196A" w14:textId="77777777" w:rsidR="0052606B" w:rsidRPr="0052606B" w:rsidRDefault="0052606B" w:rsidP="0052606B">
            <w:pPr>
              <w:pStyle w:val="TAH"/>
            </w:pPr>
            <w:r w:rsidRPr="0052606B">
              <w:t>R#4</w:t>
            </w:r>
          </w:p>
        </w:tc>
        <w:tc>
          <w:tcPr>
            <w:tcW w:w="567" w:type="dxa"/>
            <w:noWrap/>
            <w:hideMark/>
          </w:tcPr>
          <w:p w14:paraId="40D1E3C8" w14:textId="77777777" w:rsidR="0052606B" w:rsidRPr="0052606B" w:rsidRDefault="0052606B" w:rsidP="0052606B">
            <w:pPr>
              <w:pStyle w:val="TAH"/>
            </w:pPr>
            <w:r w:rsidRPr="0052606B">
              <w:t>R#5</w:t>
            </w:r>
          </w:p>
        </w:tc>
        <w:tc>
          <w:tcPr>
            <w:tcW w:w="567" w:type="dxa"/>
            <w:noWrap/>
            <w:hideMark/>
          </w:tcPr>
          <w:p w14:paraId="4F1C3530" w14:textId="77777777" w:rsidR="0052606B" w:rsidRPr="0052606B" w:rsidRDefault="0052606B" w:rsidP="0052606B">
            <w:pPr>
              <w:pStyle w:val="TAH"/>
            </w:pPr>
            <w:r w:rsidRPr="0052606B">
              <w:t>R#6</w:t>
            </w:r>
          </w:p>
        </w:tc>
        <w:tc>
          <w:tcPr>
            <w:tcW w:w="607" w:type="dxa"/>
            <w:noWrap/>
            <w:hideMark/>
          </w:tcPr>
          <w:p w14:paraId="083161DC" w14:textId="77777777" w:rsidR="0052606B" w:rsidRPr="0052606B" w:rsidRDefault="0052606B" w:rsidP="0052606B">
            <w:pPr>
              <w:pStyle w:val="TAH"/>
            </w:pPr>
            <w:r w:rsidRPr="0052606B">
              <w:t>Avg.</w:t>
            </w:r>
          </w:p>
        </w:tc>
        <w:tc>
          <w:tcPr>
            <w:tcW w:w="567" w:type="dxa"/>
            <w:noWrap/>
            <w:hideMark/>
          </w:tcPr>
          <w:p w14:paraId="6983EC37" w14:textId="77777777" w:rsidR="0052606B" w:rsidRPr="0052606B" w:rsidRDefault="0052606B" w:rsidP="0052606B">
            <w:pPr>
              <w:pStyle w:val="TAH"/>
            </w:pPr>
            <w:r w:rsidRPr="0052606B">
              <w:t>R#1</w:t>
            </w:r>
          </w:p>
        </w:tc>
        <w:tc>
          <w:tcPr>
            <w:tcW w:w="567" w:type="dxa"/>
            <w:noWrap/>
            <w:hideMark/>
          </w:tcPr>
          <w:p w14:paraId="0509FC23" w14:textId="77777777" w:rsidR="0052606B" w:rsidRPr="0052606B" w:rsidRDefault="0052606B" w:rsidP="0052606B">
            <w:pPr>
              <w:pStyle w:val="TAH"/>
            </w:pPr>
            <w:r w:rsidRPr="0052606B">
              <w:t>R#2</w:t>
            </w:r>
          </w:p>
        </w:tc>
        <w:tc>
          <w:tcPr>
            <w:tcW w:w="567" w:type="dxa"/>
            <w:noWrap/>
            <w:hideMark/>
          </w:tcPr>
          <w:p w14:paraId="6B1A6B62" w14:textId="77777777" w:rsidR="0052606B" w:rsidRPr="0052606B" w:rsidRDefault="0052606B" w:rsidP="0052606B">
            <w:pPr>
              <w:pStyle w:val="TAH"/>
            </w:pPr>
            <w:r w:rsidRPr="0052606B">
              <w:t>R#3</w:t>
            </w:r>
          </w:p>
        </w:tc>
        <w:tc>
          <w:tcPr>
            <w:tcW w:w="567" w:type="dxa"/>
            <w:noWrap/>
            <w:hideMark/>
          </w:tcPr>
          <w:p w14:paraId="6F966FEE" w14:textId="77777777" w:rsidR="0052606B" w:rsidRPr="0052606B" w:rsidRDefault="0052606B" w:rsidP="0052606B">
            <w:pPr>
              <w:pStyle w:val="TAH"/>
            </w:pPr>
            <w:r w:rsidRPr="0052606B">
              <w:t>R#4</w:t>
            </w:r>
          </w:p>
        </w:tc>
        <w:tc>
          <w:tcPr>
            <w:tcW w:w="567" w:type="dxa"/>
            <w:noWrap/>
            <w:hideMark/>
          </w:tcPr>
          <w:p w14:paraId="7950FBDD" w14:textId="77777777" w:rsidR="0052606B" w:rsidRPr="0052606B" w:rsidRDefault="0052606B" w:rsidP="0052606B">
            <w:pPr>
              <w:pStyle w:val="TAH"/>
            </w:pPr>
            <w:r w:rsidRPr="0052606B">
              <w:t>R#5</w:t>
            </w:r>
          </w:p>
        </w:tc>
        <w:tc>
          <w:tcPr>
            <w:tcW w:w="567" w:type="dxa"/>
            <w:noWrap/>
            <w:hideMark/>
          </w:tcPr>
          <w:p w14:paraId="32DB379C" w14:textId="77777777" w:rsidR="0052606B" w:rsidRPr="0052606B" w:rsidRDefault="0052606B" w:rsidP="0052606B">
            <w:pPr>
              <w:pStyle w:val="TAH"/>
            </w:pPr>
            <w:r w:rsidRPr="0052606B">
              <w:t>R#6</w:t>
            </w:r>
          </w:p>
        </w:tc>
        <w:tc>
          <w:tcPr>
            <w:tcW w:w="607" w:type="dxa"/>
            <w:noWrap/>
            <w:hideMark/>
          </w:tcPr>
          <w:p w14:paraId="1EF12BEC" w14:textId="77777777" w:rsidR="0052606B" w:rsidRPr="0052606B" w:rsidRDefault="0052606B" w:rsidP="0052606B">
            <w:pPr>
              <w:pStyle w:val="TAH"/>
            </w:pPr>
            <w:r w:rsidRPr="0052606B">
              <w:t>Avg.</w:t>
            </w:r>
          </w:p>
        </w:tc>
      </w:tr>
      <w:tr w:rsidR="0052606B" w:rsidRPr="0052606B" w14:paraId="411276FD" w14:textId="77777777" w:rsidTr="0052606B">
        <w:trPr>
          <w:trHeight w:val="300"/>
        </w:trPr>
        <w:tc>
          <w:tcPr>
            <w:tcW w:w="960" w:type="dxa"/>
            <w:noWrap/>
            <w:hideMark/>
          </w:tcPr>
          <w:p w14:paraId="0E4155BA" w14:textId="77777777" w:rsidR="0052606B" w:rsidRPr="0052606B" w:rsidRDefault="0052606B" w:rsidP="0052606B">
            <w:pPr>
              <w:pStyle w:val="TAH"/>
            </w:pPr>
            <w:r w:rsidRPr="0052606B">
              <w:t>DUT</w:t>
            </w:r>
          </w:p>
        </w:tc>
        <w:tc>
          <w:tcPr>
            <w:tcW w:w="567" w:type="dxa"/>
            <w:noWrap/>
            <w:hideMark/>
          </w:tcPr>
          <w:p w14:paraId="7B828534" w14:textId="77777777" w:rsidR="0052606B" w:rsidRPr="0052606B" w:rsidRDefault="0052606B" w:rsidP="0052606B">
            <w:pPr>
              <w:pStyle w:val="TAH"/>
            </w:pPr>
          </w:p>
        </w:tc>
        <w:tc>
          <w:tcPr>
            <w:tcW w:w="567" w:type="dxa"/>
            <w:noWrap/>
            <w:hideMark/>
          </w:tcPr>
          <w:p w14:paraId="593D046A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14DF3F56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538D7E23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762CF1E2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35485DE5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3446D828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1CDF58B1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3F5A2FD4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01E9B455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7DB7CBF6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0F188738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567" w:type="dxa"/>
            <w:noWrap/>
            <w:hideMark/>
          </w:tcPr>
          <w:p w14:paraId="3B083AA6" w14:textId="77777777" w:rsidR="0052606B" w:rsidRPr="0052606B" w:rsidRDefault="0052606B" w:rsidP="0052606B">
            <w:pPr>
              <w:pStyle w:val="TAC"/>
            </w:pPr>
          </w:p>
        </w:tc>
        <w:tc>
          <w:tcPr>
            <w:tcW w:w="607" w:type="dxa"/>
            <w:noWrap/>
            <w:hideMark/>
          </w:tcPr>
          <w:p w14:paraId="45BEBAD6" w14:textId="77777777" w:rsidR="0052606B" w:rsidRPr="0052606B" w:rsidRDefault="0052606B" w:rsidP="0052606B">
            <w:pPr>
              <w:pStyle w:val="TAC"/>
            </w:pPr>
          </w:p>
        </w:tc>
      </w:tr>
      <w:tr w:rsidR="00747BC6" w:rsidRPr="0052606B" w14:paraId="14BB2353" w14:textId="77777777" w:rsidTr="00747BC6">
        <w:trPr>
          <w:trHeight w:val="300"/>
        </w:trPr>
        <w:tc>
          <w:tcPr>
            <w:tcW w:w="960" w:type="dxa"/>
            <w:noWrap/>
          </w:tcPr>
          <w:p w14:paraId="7C6B9A2E" w14:textId="4BBD6637" w:rsidR="00747BC6" w:rsidRPr="0052606B" w:rsidRDefault="00747BC6" w:rsidP="00747BC6">
            <w:pPr>
              <w:pStyle w:val="TAC"/>
              <w:rPr>
                <w:b/>
              </w:rPr>
            </w:pPr>
            <w:r w:rsidRPr="00F3322B">
              <w:t>DUT 02</w:t>
            </w:r>
          </w:p>
        </w:tc>
        <w:tc>
          <w:tcPr>
            <w:tcW w:w="567" w:type="dxa"/>
            <w:noWrap/>
          </w:tcPr>
          <w:p w14:paraId="4706C17C" w14:textId="3C071C61" w:rsidR="00747BC6" w:rsidRPr="0052606B" w:rsidRDefault="00747BC6" w:rsidP="00747BC6">
            <w:pPr>
              <w:pStyle w:val="TAC"/>
            </w:pPr>
            <w:r w:rsidRPr="00F3322B">
              <w:t>3.72</w:t>
            </w:r>
          </w:p>
        </w:tc>
        <w:tc>
          <w:tcPr>
            <w:tcW w:w="567" w:type="dxa"/>
            <w:noWrap/>
          </w:tcPr>
          <w:p w14:paraId="693985BD" w14:textId="77D88B41" w:rsidR="00747BC6" w:rsidRPr="0052606B" w:rsidRDefault="00747BC6" w:rsidP="00747BC6">
            <w:pPr>
              <w:pStyle w:val="TAC"/>
            </w:pPr>
            <w:r w:rsidRPr="00F3322B">
              <w:t>3.84</w:t>
            </w:r>
          </w:p>
        </w:tc>
        <w:tc>
          <w:tcPr>
            <w:tcW w:w="567" w:type="dxa"/>
            <w:noWrap/>
          </w:tcPr>
          <w:p w14:paraId="5ECC9FBD" w14:textId="49632A88" w:rsidR="00747BC6" w:rsidRPr="0052606B" w:rsidRDefault="00747BC6" w:rsidP="00747BC6">
            <w:pPr>
              <w:pStyle w:val="TAC"/>
            </w:pPr>
            <w:r w:rsidRPr="00F3322B">
              <w:t>3.72</w:t>
            </w:r>
          </w:p>
        </w:tc>
        <w:tc>
          <w:tcPr>
            <w:tcW w:w="567" w:type="dxa"/>
            <w:noWrap/>
          </w:tcPr>
          <w:p w14:paraId="6B190E11" w14:textId="7C638F3A" w:rsidR="00747BC6" w:rsidRPr="0052606B" w:rsidRDefault="00747BC6" w:rsidP="00747BC6">
            <w:pPr>
              <w:pStyle w:val="TAC"/>
            </w:pPr>
            <w:r w:rsidRPr="00F3322B">
              <w:t>3.69</w:t>
            </w:r>
          </w:p>
        </w:tc>
        <w:tc>
          <w:tcPr>
            <w:tcW w:w="567" w:type="dxa"/>
            <w:noWrap/>
          </w:tcPr>
          <w:p w14:paraId="3B3D9E68" w14:textId="127A8C86" w:rsidR="00747BC6" w:rsidRPr="0052606B" w:rsidRDefault="00747BC6" w:rsidP="00747BC6">
            <w:pPr>
              <w:pStyle w:val="TAC"/>
            </w:pPr>
            <w:r w:rsidRPr="00F3322B">
              <w:t>3.91</w:t>
            </w:r>
          </w:p>
        </w:tc>
        <w:tc>
          <w:tcPr>
            <w:tcW w:w="567" w:type="dxa"/>
            <w:noWrap/>
          </w:tcPr>
          <w:p w14:paraId="45F2DBEA" w14:textId="026DAC40" w:rsidR="00747BC6" w:rsidRPr="0052606B" w:rsidRDefault="00747BC6" w:rsidP="00747BC6">
            <w:pPr>
              <w:pStyle w:val="TAC"/>
            </w:pPr>
            <w:r w:rsidRPr="00F3322B">
              <w:t>3.81</w:t>
            </w:r>
          </w:p>
        </w:tc>
        <w:tc>
          <w:tcPr>
            <w:tcW w:w="607" w:type="dxa"/>
            <w:noWrap/>
          </w:tcPr>
          <w:p w14:paraId="10EB7B93" w14:textId="4475D63C" w:rsidR="00747BC6" w:rsidRPr="0052606B" w:rsidRDefault="00747BC6" w:rsidP="00747BC6">
            <w:pPr>
              <w:pStyle w:val="TAC"/>
            </w:pPr>
            <w:r w:rsidRPr="00F3322B">
              <w:t>3.78</w:t>
            </w:r>
          </w:p>
        </w:tc>
        <w:tc>
          <w:tcPr>
            <w:tcW w:w="567" w:type="dxa"/>
            <w:noWrap/>
          </w:tcPr>
          <w:p w14:paraId="34F06888" w14:textId="77A8A479" w:rsidR="00747BC6" w:rsidRPr="0052606B" w:rsidRDefault="00747BC6" w:rsidP="00747BC6">
            <w:pPr>
              <w:pStyle w:val="TAC"/>
            </w:pPr>
            <w:r w:rsidRPr="00F3322B">
              <w:t>4.18</w:t>
            </w:r>
          </w:p>
        </w:tc>
        <w:tc>
          <w:tcPr>
            <w:tcW w:w="567" w:type="dxa"/>
            <w:noWrap/>
          </w:tcPr>
          <w:p w14:paraId="05E6F0BE" w14:textId="1BBA9D49" w:rsidR="00747BC6" w:rsidRPr="0052606B" w:rsidRDefault="00747BC6" w:rsidP="00747BC6">
            <w:pPr>
              <w:pStyle w:val="TAC"/>
            </w:pPr>
            <w:r w:rsidRPr="00F3322B">
              <w:t>4.32</w:t>
            </w:r>
          </w:p>
        </w:tc>
        <w:tc>
          <w:tcPr>
            <w:tcW w:w="567" w:type="dxa"/>
            <w:noWrap/>
          </w:tcPr>
          <w:p w14:paraId="07AE5981" w14:textId="6130BF93" w:rsidR="00747BC6" w:rsidRPr="0052606B" w:rsidRDefault="00747BC6" w:rsidP="00747BC6">
            <w:pPr>
              <w:pStyle w:val="TAC"/>
            </w:pPr>
            <w:r w:rsidRPr="00F3322B">
              <w:t>4.05</w:t>
            </w:r>
          </w:p>
        </w:tc>
        <w:tc>
          <w:tcPr>
            <w:tcW w:w="567" w:type="dxa"/>
            <w:noWrap/>
          </w:tcPr>
          <w:p w14:paraId="46AC7158" w14:textId="2632643D" w:rsidR="00747BC6" w:rsidRPr="0052606B" w:rsidRDefault="00747BC6" w:rsidP="00747BC6">
            <w:pPr>
              <w:pStyle w:val="TAC"/>
            </w:pPr>
            <w:r w:rsidRPr="00F3322B">
              <w:t>4.27</w:t>
            </w:r>
          </w:p>
        </w:tc>
        <w:tc>
          <w:tcPr>
            <w:tcW w:w="567" w:type="dxa"/>
            <w:noWrap/>
          </w:tcPr>
          <w:p w14:paraId="608521BF" w14:textId="763C38F8" w:rsidR="00747BC6" w:rsidRPr="0052606B" w:rsidRDefault="00747BC6" w:rsidP="00747BC6">
            <w:pPr>
              <w:pStyle w:val="TAC"/>
            </w:pPr>
            <w:r w:rsidRPr="00F3322B">
              <w:t>4.37</w:t>
            </w:r>
          </w:p>
        </w:tc>
        <w:tc>
          <w:tcPr>
            <w:tcW w:w="567" w:type="dxa"/>
            <w:noWrap/>
          </w:tcPr>
          <w:p w14:paraId="6E6C81FD" w14:textId="7F6286DD" w:rsidR="00747BC6" w:rsidRPr="0052606B" w:rsidRDefault="00747BC6" w:rsidP="00747BC6">
            <w:pPr>
              <w:pStyle w:val="TAC"/>
            </w:pPr>
            <w:r w:rsidRPr="00F3322B">
              <w:t>4.28</w:t>
            </w:r>
          </w:p>
        </w:tc>
        <w:tc>
          <w:tcPr>
            <w:tcW w:w="607" w:type="dxa"/>
            <w:noWrap/>
          </w:tcPr>
          <w:p w14:paraId="53C3AC70" w14:textId="01DCC765" w:rsidR="00747BC6" w:rsidRPr="0052606B" w:rsidRDefault="00747BC6" w:rsidP="00747BC6">
            <w:pPr>
              <w:pStyle w:val="TAC"/>
            </w:pPr>
            <w:r w:rsidRPr="00F3322B">
              <w:t>4.24</w:t>
            </w:r>
          </w:p>
        </w:tc>
      </w:tr>
      <w:tr w:rsidR="00747BC6" w:rsidRPr="0052606B" w14:paraId="3AFA3F96" w14:textId="77777777" w:rsidTr="00747BC6">
        <w:trPr>
          <w:trHeight w:val="300"/>
        </w:trPr>
        <w:tc>
          <w:tcPr>
            <w:tcW w:w="960" w:type="dxa"/>
            <w:noWrap/>
          </w:tcPr>
          <w:p w14:paraId="6A46EA70" w14:textId="0DDA31F4" w:rsidR="00747BC6" w:rsidRPr="0052606B" w:rsidRDefault="00747BC6" w:rsidP="00747BC6">
            <w:pPr>
              <w:pStyle w:val="TAC"/>
              <w:rPr>
                <w:b/>
              </w:rPr>
            </w:pPr>
            <w:r w:rsidRPr="00F3322B">
              <w:t>DUT 03</w:t>
            </w:r>
          </w:p>
        </w:tc>
        <w:tc>
          <w:tcPr>
            <w:tcW w:w="567" w:type="dxa"/>
            <w:noWrap/>
          </w:tcPr>
          <w:p w14:paraId="3D9CA8DF" w14:textId="06BB2355" w:rsidR="00747BC6" w:rsidRPr="0052606B" w:rsidRDefault="00747BC6" w:rsidP="00747BC6">
            <w:pPr>
              <w:pStyle w:val="TAC"/>
            </w:pPr>
            <w:r w:rsidRPr="00F3322B">
              <w:t>3.76</w:t>
            </w:r>
          </w:p>
        </w:tc>
        <w:tc>
          <w:tcPr>
            <w:tcW w:w="567" w:type="dxa"/>
            <w:noWrap/>
          </w:tcPr>
          <w:p w14:paraId="3E075937" w14:textId="54471525" w:rsidR="00747BC6" w:rsidRPr="0052606B" w:rsidRDefault="00747BC6" w:rsidP="00747BC6">
            <w:pPr>
              <w:pStyle w:val="TAC"/>
            </w:pPr>
            <w:r w:rsidRPr="00F3322B">
              <w:t>3.85</w:t>
            </w:r>
          </w:p>
        </w:tc>
        <w:tc>
          <w:tcPr>
            <w:tcW w:w="567" w:type="dxa"/>
            <w:noWrap/>
          </w:tcPr>
          <w:p w14:paraId="3AF66387" w14:textId="46031F28" w:rsidR="00747BC6" w:rsidRPr="0052606B" w:rsidRDefault="00747BC6" w:rsidP="00747BC6">
            <w:pPr>
              <w:pStyle w:val="TAC"/>
            </w:pPr>
            <w:r w:rsidRPr="00F3322B">
              <w:t>3.76</w:t>
            </w:r>
          </w:p>
        </w:tc>
        <w:tc>
          <w:tcPr>
            <w:tcW w:w="567" w:type="dxa"/>
            <w:noWrap/>
          </w:tcPr>
          <w:p w14:paraId="19551600" w14:textId="00CF1EE5" w:rsidR="00747BC6" w:rsidRPr="0052606B" w:rsidRDefault="00747BC6" w:rsidP="00747BC6">
            <w:pPr>
              <w:pStyle w:val="TAC"/>
            </w:pPr>
            <w:r w:rsidRPr="00F3322B">
              <w:t>3.74</w:t>
            </w:r>
          </w:p>
        </w:tc>
        <w:tc>
          <w:tcPr>
            <w:tcW w:w="567" w:type="dxa"/>
            <w:noWrap/>
          </w:tcPr>
          <w:p w14:paraId="7039BD50" w14:textId="24E0F71B" w:rsidR="00747BC6" w:rsidRPr="0052606B" w:rsidRDefault="00747BC6" w:rsidP="00747BC6">
            <w:pPr>
              <w:pStyle w:val="TAC"/>
            </w:pPr>
            <w:r w:rsidRPr="00F3322B">
              <w:t>4.03</w:t>
            </w:r>
          </w:p>
        </w:tc>
        <w:tc>
          <w:tcPr>
            <w:tcW w:w="567" w:type="dxa"/>
            <w:noWrap/>
          </w:tcPr>
          <w:p w14:paraId="7220928E" w14:textId="65749E53" w:rsidR="00747BC6" w:rsidRPr="0052606B" w:rsidRDefault="00747BC6" w:rsidP="00747BC6">
            <w:pPr>
              <w:pStyle w:val="TAC"/>
            </w:pPr>
            <w:r w:rsidRPr="00F3322B">
              <w:t>3.88</w:t>
            </w:r>
          </w:p>
        </w:tc>
        <w:tc>
          <w:tcPr>
            <w:tcW w:w="607" w:type="dxa"/>
            <w:noWrap/>
          </w:tcPr>
          <w:p w14:paraId="66A35263" w14:textId="45EAC17D" w:rsidR="00747BC6" w:rsidRPr="0052606B" w:rsidRDefault="00747BC6" w:rsidP="00747BC6">
            <w:pPr>
              <w:pStyle w:val="TAC"/>
            </w:pPr>
            <w:r w:rsidRPr="00F3322B">
              <w:t>3.84</w:t>
            </w:r>
          </w:p>
        </w:tc>
        <w:tc>
          <w:tcPr>
            <w:tcW w:w="567" w:type="dxa"/>
            <w:noWrap/>
          </w:tcPr>
          <w:p w14:paraId="229C8319" w14:textId="5A0DA6C9" w:rsidR="00747BC6" w:rsidRPr="0052606B" w:rsidRDefault="00747BC6" w:rsidP="00747BC6">
            <w:pPr>
              <w:pStyle w:val="TAC"/>
            </w:pPr>
            <w:r w:rsidRPr="00F3322B">
              <w:t>4.23</w:t>
            </w:r>
          </w:p>
        </w:tc>
        <w:tc>
          <w:tcPr>
            <w:tcW w:w="567" w:type="dxa"/>
            <w:noWrap/>
          </w:tcPr>
          <w:p w14:paraId="695E1578" w14:textId="58C446B5" w:rsidR="00747BC6" w:rsidRPr="0052606B" w:rsidRDefault="00747BC6" w:rsidP="00747BC6">
            <w:pPr>
              <w:pStyle w:val="TAC"/>
            </w:pPr>
            <w:r w:rsidRPr="00F3322B">
              <w:t>4.28</w:t>
            </w:r>
          </w:p>
        </w:tc>
        <w:tc>
          <w:tcPr>
            <w:tcW w:w="567" w:type="dxa"/>
            <w:noWrap/>
          </w:tcPr>
          <w:p w14:paraId="596A900F" w14:textId="7CD977D9" w:rsidR="00747BC6" w:rsidRPr="0052606B" w:rsidRDefault="00747BC6" w:rsidP="00747BC6">
            <w:pPr>
              <w:pStyle w:val="TAC"/>
            </w:pPr>
            <w:r w:rsidRPr="00F3322B">
              <w:t>4.11</w:t>
            </w:r>
          </w:p>
        </w:tc>
        <w:tc>
          <w:tcPr>
            <w:tcW w:w="567" w:type="dxa"/>
            <w:noWrap/>
          </w:tcPr>
          <w:p w14:paraId="682565C4" w14:textId="3DD7C7D4" w:rsidR="00747BC6" w:rsidRPr="0052606B" w:rsidRDefault="00747BC6" w:rsidP="00747BC6">
            <w:pPr>
              <w:pStyle w:val="TAC"/>
            </w:pPr>
            <w:r w:rsidRPr="00F3322B">
              <w:t>4.17</w:t>
            </w:r>
          </w:p>
        </w:tc>
        <w:tc>
          <w:tcPr>
            <w:tcW w:w="567" w:type="dxa"/>
            <w:noWrap/>
          </w:tcPr>
          <w:p w14:paraId="7DBDF3A1" w14:textId="1A19DD92" w:rsidR="00747BC6" w:rsidRPr="0052606B" w:rsidRDefault="00747BC6" w:rsidP="00747BC6">
            <w:pPr>
              <w:pStyle w:val="TAC"/>
            </w:pPr>
            <w:r w:rsidRPr="00F3322B">
              <w:t>4.34</w:t>
            </w:r>
          </w:p>
        </w:tc>
        <w:tc>
          <w:tcPr>
            <w:tcW w:w="567" w:type="dxa"/>
            <w:noWrap/>
          </w:tcPr>
          <w:p w14:paraId="7B38691C" w14:textId="6D55DD70" w:rsidR="00747BC6" w:rsidRPr="0052606B" w:rsidRDefault="00747BC6" w:rsidP="00747BC6">
            <w:pPr>
              <w:pStyle w:val="TAC"/>
            </w:pPr>
            <w:r w:rsidRPr="00F3322B">
              <w:t>4.33</w:t>
            </w:r>
          </w:p>
        </w:tc>
        <w:tc>
          <w:tcPr>
            <w:tcW w:w="607" w:type="dxa"/>
            <w:noWrap/>
          </w:tcPr>
          <w:p w14:paraId="3E2560AA" w14:textId="121D02C2" w:rsidR="00747BC6" w:rsidRPr="0052606B" w:rsidRDefault="00747BC6" w:rsidP="00747BC6">
            <w:pPr>
              <w:pStyle w:val="TAC"/>
            </w:pPr>
            <w:r w:rsidRPr="00F3322B">
              <w:t>4.24</w:t>
            </w:r>
          </w:p>
        </w:tc>
      </w:tr>
      <w:tr w:rsidR="00747BC6" w:rsidRPr="0052606B" w14:paraId="1935AB11" w14:textId="77777777" w:rsidTr="00747BC6">
        <w:trPr>
          <w:trHeight w:val="300"/>
        </w:trPr>
        <w:tc>
          <w:tcPr>
            <w:tcW w:w="960" w:type="dxa"/>
            <w:noWrap/>
          </w:tcPr>
          <w:p w14:paraId="2D663190" w14:textId="7DFF83B2" w:rsidR="00747BC6" w:rsidRPr="0052606B" w:rsidRDefault="00747BC6" w:rsidP="00747BC6">
            <w:pPr>
              <w:pStyle w:val="TAC"/>
              <w:rPr>
                <w:b/>
              </w:rPr>
            </w:pPr>
            <w:r w:rsidRPr="00F3322B">
              <w:t>DUT 04</w:t>
            </w:r>
          </w:p>
        </w:tc>
        <w:tc>
          <w:tcPr>
            <w:tcW w:w="567" w:type="dxa"/>
            <w:noWrap/>
          </w:tcPr>
          <w:p w14:paraId="44883382" w14:textId="4E6C3ED8" w:rsidR="00747BC6" w:rsidRPr="0052606B" w:rsidRDefault="00747BC6" w:rsidP="00747BC6">
            <w:pPr>
              <w:pStyle w:val="TAC"/>
            </w:pPr>
            <w:r w:rsidRPr="00F3322B">
              <w:t>3.92</w:t>
            </w:r>
          </w:p>
        </w:tc>
        <w:tc>
          <w:tcPr>
            <w:tcW w:w="567" w:type="dxa"/>
            <w:noWrap/>
          </w:tcPr>
          <w:p w14:paraId="382CE608" w14:textId="29B3D5FD" w:rsidR="00747BC6" w:rsidRPr="0052606B" w:rsidRDefault="00747BC6" w:rsidP="00747BC6">
            <w:pPr>
              <w:pStyle w:val="TAC"/>
            </w:pPr>
            <w:r w:rsidRPr="00F3322B">
              <w:t>4.01</w:t>
            </w:r>
          </w:p>
        </w:tc>
        <w:tc>
          <w:tcPr>
            <w:tcW w:w="567" w:type="dxa"/>
            <w:noWrap/>
          </w:tcPr>
          <w:p w14:paraId="2D8198A6" w14:textId="73250580" w:rsidR="00747BC6" w:rsidRPr="0052606B" w:rsidRDefault="00747BC6" w:rsidP="00747BC6">
            <w:pPr>
              <w:pStyle w:val="TAC"/>
            </w:pPr>
            <w:r w:rsidRPr="00F3322B">
              <w:t>3.82</w:t>
            </w:r>
          </w:p>
        </w:tc>
        <w:tc>
          <w:tcPr>
            <w:tcW w:w="567" w:type="dxa"/>
            <w:noWrap/>
          </w:tcPr>
          <w:p w14:paraId="5FC9E6AE" w14:textId="6E510159" w:rsidR="00747BC6" w:rsidRPr="0052606B" w:rsidRDefault="00747BC6" w:rsidP="00747BC6">
            <w:pPr>
              <w:pStyle w:val="TAC"/>
            </w:pPr>
            <w:r w:rsidRPr="00F3322B">
              <w:t>3.76</w:t>
            </w:r>
          </w:p>
        </w:tc>
        <w:tc>
          <w:tcPr>
            <w:tcW w:w="567" w:type="dxa"/>
            <w:noWrap/>
          </w:tcPr>
          <w:p w14:paraId="5FA37AE6" w14:textId="34ADAB4B" w:rsidR="00747BC6" w:rsidRPr="0052606B" w:rsidRDefault="00747BC6" w:rsidP="00747BC6">
            <w:pPr>
              <w:pStyle w:val="TAC"/>
            </w:pPr>
            <w:r w:rsidRPr="00F3322B">
              <w:t>3.99</w:t>
            </w:r>
          </w:p>
        </w:tc>
        <w:tc>
          <w:tcPr>
            <w:tcW w:w="567" w:type="dxa"/>
            <w:noWrap/>
          </w:tcPr>
          <w:p w14:paraId="1DAEB3A8" w14:textId="77777777" w:rsidR="00747BC6" w:rsidRPr="0052606B" w:rsidRDefault="00747BC6" w:rsidP="00747BC6">
            <w:pPr>
              <w:pStyle w:val="TAC"/>
            </w:pPr>
          </w:p>
        </w:tc>
        <w:tc>
          <w:tcPr>
            <w:tcW w:w="607" w:type="dxa"/>
            <w:noWrap/>
          </w:tcPr>
          <w:p w14:paraId="522EEF4C" w14:textId="05912EBF" w:rsidR="00747BC6" w:rsidRPr="0052606B" w:rsidRDefault="00747BC6" w:rsidP="00747BC6">
            <w:pPr>
              <w:pStyle w:val="TAC"/>
            </w:pPr>
            <w:r w:rsidRPr="00F3322B">
              <w:t>3.90</w:t>
            </w:r>
          </w:p>
        </w:tc>
        <w:tc>
          <w:tcPr>
            <w:tcW w:w="567" w:type="dxa"/>
            <w:noWrap/>
          </w:tcPr>
          <w:p w14:paraId="6D9F2A72" w14:textId="2DBB0857" w:rsidR="00747BC6" w:rsidRPr="0052606B" w:rsidRDefault="00747BC6" w:rsidP="00747BC6">
            <w:pPr>
              <w:pStyle w:val="TAC"/>
            </w:pPr>
            <w:r w:rsidRPr="00F3322B">
              <w:t>3.99</w:t>
            </w:r>
          </w:p>
        </w:tc>
        <w:tc>
          <w:tcPr>
            <w:tcW w:w="567" w:type="dxa"/>
            <w:noWrap/>
          </w:tcPr>
          <w:p w14:paraId="0E2C5094" w14:textId="7B3BB8DC" w:rsidR="00747BC6" w:rsidRPr="0052606B" w:rsidRDefault="00747BC6" w:rsidP="00747BC6">
            <w:pPr>
              <w:pStyle w:val="TAC"/>
            </w:pPr>
            <w:r w:rsidRPr="00F3322B">
              <w:t>4.05</w:t>
            </w:r>
          </w:p>
        </w:tc>
        <w:tc>
          <w:tcPr>
            <w:tcW w:w="567" w:type="dxa"/>
            <w:noWrap/>
          </w:tcPr>
          <w:p w14:paraId="551BE64D" w14:textId="3D2FC629" w:rsidR="00747BC6" w:rsidRPr="0052606B" w:rsidRDefault="00747BC6" w:rsidP="00747BC6">
            <w:pPr>
              <w:pStyle w:val="TAC"/>
            </w:pPr>
            <w:r w:rsidRPr="00F3322B">
              <w:t>3.69</w:t>
            </w:r>
          </w:p>
        </w:tc>
        <w:tc>
          <w:tcPr>
            <w:tcW w:w="567" w:type="dxa"/>
            <w:noWrap/>
          </w:tcPr>
          <w:p w14:paraId="2A5EFC14" w14:textId="6CD1DEA5" w:rsidR="00747BC6" w:rsidRPr="0052606B" w:rsidRDefault="00747BC6" w:rsidP="00747BC6">
            <w:pPr>
              <w:pStyle w:val="TAC"/>
            </w:pPr>
            <w:r w:rsidRPr="00F3322B">
              <w:t>3.87</w:t>
            </w:r>
          </w:p>
        </w:tc>
        <w:tc>
          <w:tcPr>
            <w:tcW w:w="567" w:type="dxa"/>
            <w:noWrap/>
          </w:tcPr>
          <w:p w14:paraId="18F95885" w14:textId="4A575248" w:rsidR="00747BC6" w:rsidRPr="0052606B" w:rsidRDefault="00747BC6" w:rsidP="00747BC6">
            <w:pPr>
              <w:pStyle w:val="TAC"/>
            </w:pPr>
            <w:r w:rsidRPr="00F3322B">
              <w:t>4.10</w:t>
            </w:r>
          </w:p>
        </w:tc>
        <w:tc>
          <w:tcPr>
            <w:tcW w:w="567" w:type="dxa"/>
            <w:noWrap/>
          </w:tcPr>
          <w:p w14:paraId="30C5A435" w14:textId="77777777" w:rsidR="00747BC6" w:rsidRPr="0052606B" w:rsidRDefault="00747BC6" w:rsidP="00747BC6">
            <w:pPr>
              <w:pStyle w:val="TAC"/>
            </w:pPr>
          </w:p>
        </w:tc>
        <w:tc>
          <w:tcPr>
            <w:tcW w:w="607" w:type="dxa"/>
            <w:noWrap/>
          </w:tcPr>
          <w:p w14:paraId="29396071" w14:textId="12FC7531" w:rsidR="00747BC6" w:rsidRPr="0052606B" w:rsidRDefault="00747BC6" w:rsidP="00747BC6">
            <w:pPr>
              <w:pStyle w:val="TAC"/>
            </w:pPr>
            <w:r w:rsidRPr="00F3322B">
              <w:t>3.94</w:t>
            </w:r>
          </w:p>
        </w:tc>
      </w:tr>
      <w:tr w:rsidR="00747BC6" w:rsidRPr="0052606B" w14:paraId="595540D1" w14:textId="77777777" w:rsidTr="00747BC6">
        <w:trPr>
          <w:trHeight w:val="300"/>
        </w:trPr>
        <w:tc>
          <w:tcPr>
            <w:tcW w:w="960" w:type="dxa"/>
            <w:noWrap/>
          </w:tcPr>
          <w:p w14:paraId="3AF060C0" w14:textId="7A2894E4" w:rsidR="00747BC6" w:rsidRPr="0052606B" w:rsidRDefault="00747BC6" w:rsidP="00747BC6">
            <w:pPr>
              <w:pStyle w:val="TAC"/>
              <w:rPr>
                <w:b/>
              </w:rPr>
            </w:pPr>
            <w:r w:rsidRPr="00F3322B">
              <w:t>DUT 05</w:t>
            </w:r>
          </w:p>
        </w:tc>
        <w:tc>
          <w:tcPr>
            <w:tcW w:w="567" w:type="dxa"/>
            <w:noWrap/>
          </w:tcPr>
          <w:p w14:paraId="32BC7AB8" w14:textId="01E4E299" w:rsidR="00747BC6" w:rsidRPr="0052606B" w:rsidRDefault="00747BC6" w:rsidP="00747BC6">
            <w:pPr>
              <w:pStyle w:val="TAC"/>
            </w:pPr>
            <w:r w:rsidRPr="00F3322B">
              <w:t>3.95</w:t>
            </w:r>
          </w:p>
        </w:tc>
        <w:tc>
          <w:tcPr>
            <w:tcW w:w="567" w:type="dxa"/>
            <w:noWrap/>
          </w:tcPr>
          <w:p w14:paraId="03BCBDF0" w14:textId="44D5AD1F" w:rsidR="00747BC6" w:rsidRPr="0052606B" w:rsidRDefault="00747BC6" w:rsidP="00747BC6">
            <w:pPr>
              <w:pStyle w:val="TAC"/>
            </w:pPr>
            <w:r w:rsidRPr="00F3322B">
              <w:t>3.95</w:t>
            </w:r>
          </w:p>
        </w:tc>
        <w:tc>
          <w:tcPr>
            <w:tcW w:w="567" w:type="dxa"/>
            <w:noWrap/>
          </w:tcPr>
          <w:p w14:paraId="7ACF5289" w14:textId="545F582D" w:rsidR="00747BC6" w:rsidRPr="0052606B" w:rsidRDefault="00747BC6" w:rsidP="00747BC6">
            <w:pPr>
              <w:pStyle w:val="TAC"/>
            </w:pPr>
            <w:r w:rsidRPr="00F3322B">
              <w:t>3.89</w:t>
            </w:r>
          </w:p>
        </w:tc>
        <w:tc>
          <w:tcPr>
            <w:tcW w:w="567" w:type="dxa"/>
            <w:noWrap/>
          </w:tcPr>
          <w:p w14:paraId="7E9E545E" w14:textId="68C6A5FD" w:rsidR="00747BC6" w:rsidRPr="0052606B" w:rsidRDefault="00747BC6" w:rsidP="00747BC6">
            <w:pPr>
              <w:pStyle w:val="TAC"/>
            </w:pPr>
            <w:r w:rsidRPr="00F3322B">
              <w:t>3.87</w:t>
            </w:r>
          </w:p>
        </w:tc>
        <w:tc>
          <w:tcPr>
            <w:tcW w:w="567" w:type="dxa"/>
            <w:noWrap/>
          </w:tcPr>
          <w:p w14:paraId="1B178B11" w14:textId="27DACD7A" w:rsidR="00747BC6" w:rsidRPr="0052606B" w:rsidRDefault="00747BC6" w:rsidP="00747BC6">
            <w:pPr>
              <w:pStyle w:val="TAC"/>
            </w:pPr>
            <w:r w:rsidRPr="00F3322B">
              <w:t>4.06</w:t>
            </w:r>
          </w:p>
        </w:tc>
        <w:tc>
          <w:tcPr>
            <w:tcW w:w="567" w:type="dxa"/>
            <w:noWrap/>
          </w:tcPr>
          <w:p w14:paraId="713EDAD2" w14:textId="77777777" w:rsidR="00747BC6" w:rsidRPr="0052606B" w:rsidRDefault="00747BC6" w:rsidP="00747BC6">
            <w:pPr>
              <w:pStyle w:val="TAC"/>
            </w:pPr>
          </w:p>
        </w:tc>
        <w:tc>
          <w:tcPr>
            <w:tcW w:w="607" w:type="dxa"/>
            <w:noWrap/>
          </w:tcPr>
          <w:p w14:paraId="135DADB7" w14:textId="100990BF" w:rsidR="00747BC6" w:rsidRPr="0052606B" w:rsidRDefault="00747BC6" w:rsidP="00747BC6">
            <w:pPr>
              <w:pStyle w:val="TAC"/>
            </w:pPr>
            <w:r w:rsidRPr="00F3322B">
              <w:t>3.94</w:t>
            </w:r>
          </w:p>
        </w:tc>
        <w:tc>
          <w:tcPr>
            <w:tcW w:w="567" w:type="dxa"/>
            <w:noWrap/>
          </w:tcPr>
          <w:p w14:paraId="0BDE100A" w14:textId="5A02B78B" w:rsidR="00747BC6" w:rsidRPr="0052606B" w:rsidRDefault="00747BC6" w:rsidP="00747BC6">
            <w:pPr>
              <w:pStyle w:val="TAC"/>
            </w:pPr>
            <w:r w:rsidRPr="00F3322B">
              <w:t>3.74</w:t>
            </w:r>
          </w:p>
        </w:tc>
        <w:tc>
          <w:tcPr>
            <w:tcW w:w="567" w:type="dxa"/>
            <w:noWrap/>
          </w:tcPr>
          <w:p w14:paraId="6119F8D7" w14:textId="35482644" w:rsidR="00747BC6" w:rsidRPr="0052606B" w:rsidRDefault="00747BC6" w:rsidP="00747BC6">
            <w:pPr>
              <w:pStyle w:val="TAC"/>
            </w:pPr>
            <w:r w:rsidRPr="00F3322B">
              <w:t>3.91</w:t>
            </w:r>
          </w:p>
        </w:tc>
        <w:tc>
          <w:tcPr>
            <w:tcW w:w="567" w:type="dxa"/>
            <w:noWrap/>
          </w:tcPr>
          <w:p w14:paraId="3C6C4C90" w14:textId="2BF0BF38" w:rsidR="00747BC6" w:rsidRPr="0052606B" w:rsidRDefault="00747BC6" w:rsidP="00747BC6">
            <w:pPr>
              <w:pStyle w:val="TAC"/>
            </w:pPr>
            <w:r w:rsidRPr="00F3322B">
              <w:t>3.49</w:t>
            </w:r>
          </w:p>
        </w:tc>
        <w:tc>
          <w:tcPr>
            <w:tcW w:w="567" w:type="dxa"/>
            <w:noWrap/>
          </w:tcPr>
          <w:p w14:paraId="21C1FED7" w14:textId="4DE489E1" w:rsidR="00747BC6" w:rsidRPr="0052606B" w:rsidRDefault="00747BC6" w:rsidP="00747BC6">
            <w:pPr>
              <w:pStyle w:val="TAC"/>
            </w:pPr>
            <w:r w:rsidRPr="00F3322B">
              <w:t>3.78</w:t>
            </w:r>
          </w:p>
        </w:tc>
        <w:tc>
          <w:tcPr>
            <w:tcW w:w="567" w:type="dxa"/>
            <w:noWrap/>
          </w:tcPr>
          <w:p w14:paraId="2A5A3F5F" w14:textId="538A61F7" w:rsidR="00747BC6" w:rsidRPr="0052606B" w:rsidRDefault="00747BC6" w:rsidP="00747BC6">
            <w:pPr>
              <w:pStyle w:val="TAC"/>
            </w:pPr>
            <w:r w:rsidRPr="00F3322B">
              <w:t>3.87</w:t>
            </w:r>
          </w:p>
        </w:tc>
        <w:tc>
          <w:tcPr>
            <w:tcW w:w="567" w:type="dxa"/>
            <w:noWrap/>
          </w:tcPr>
          <w:p w14:paraId="633DDB01" w14:textId="77777777" w:rsidR="00747BC6" w:rsidRPr="0052606B" w:rsidRDefault="00747BC6" w:rsidP="00747BC6">
            <w:pPr>
              <w:pStyle w:val="TAC"/>
            </w:pPr>
          </w:p>
        </w:tc>
        <w:tc>
          <w:tcPr>
            <w:tcW w:w="607" w:type="dxa"/>
            <w:noWrap/>
          </w:tcPr>
          <w:p w14:paraId="570797BE" w14:textId="7EDD29C7" w:rsidR="00747BC6" w:rsidRPr="0052606B" w:rsidRDefault="00747BC6" w:rsidP="00747BC6">
            <w:pPr>
              <w:pStyle w:val="TAC"/>
            </w:pPr>
            <w:r w:rsidRPr="00F3322B">
              <w:t>3.76</w:t>
            </w:r>
          </w:p>
        </w:tc>
      </w:tr>
      <w:tr w:rsidR="00747BC6" w:rsidRPr="0052606B" w14:paraId="30AAFDE8" w14:textId="77777777" w:rsidTr="00747BC6">
        <w:trPr>
          <w:trHeight w:val="300"/>
        </w:trPr>
        <w:tc>
          <w:tcPr>
            <w:tcW w:w="960" w:type="dxa"/>
            <w:noWrap/>
          </w:tcPr>
          <w:p w14:paraId="36A4883D" w14:textId="0598AA76" w:rsidR="00747BC6" w:rsidRPr="0052606B" w:rsidRDefault="00747BC6" w:rsidP="00747BC6">
            <w:pPr>
              <w:pStyle w:val="TAC"/>
              <w:rPr>
                <w:b/>
              </w:rPr>
            </w:pPr>
            <w:r w:rsidRPr="00F3322B">
              <w:t>DUT 06</w:t>
            </w:r>
          </w:p>
        </w:tc>
        <w:tc>
          <w:tcPr>
            <w:tcW w:w="567" w:type="dxa"/>
            <w:noWrap/>
          </w:tcPr>
          <w:p w14:paraId="610B5EBB" w14:textId="4CD02B63" w:rsidR="00747BC6" w:rsidRPr="0052606B" w:rsidRDefault="00747BC6" w:rsidP="00747BC6">
            <w:pPr>
              <w:pStyle w:val="TAC"/>
            </w:pPr>
            <w:r w:rsidRPr="00F3322B">
              <w:t>3.52</w:t>
            </w:r>
          </w:p>
        </w:tc>
        <w:tc>
          <w:tcPr>
            <w:tcW w:w="567" w:type="dxa"/>
            <w:noWrap/>
          </w:tcPr>
          <w:p w14:paraId="0C3E0C38" w14:textId="1BDE884A" w:rsidR="00747BC6" w:rsidRPr="0052606B" w:rsidRDefault="00747BC6" w:rsidP="00747BC6">
            <w:pPr>
              <w:pStyle w:val="TAC"/>
            </w:pPr>
          </w:p>
        </w:tc>
        <w:tc>
          <w:tcPr>
            <w:tcW w:w="567" w:type="dxa"/>
            <w:noWrap/>
          </w:tcPr>
          <w:p w14:paraId="4367837B" w14:textId="691D497B" w:rsidR="00747BC6" w:rsidRPr="0052606B" w:rsidRDefault="00747BC6" w:rsidP="00747BC6">
            <w:pPr>
              <w:pStyle w:val="TAC"/>
            </w:pPr>
            <w:r w:rsidRPr="00F3322B">
              <w:t>3.53</w:t>
            </w:r>
          </w:p>
        </w:tc>
        <w:tc>
          <w:tcPr>
            <w:tcW w:w="567" w:type="dxa"/>
            <w:noWrap/>
          </w:tcPr>
          <w:p w14:paraId="752BD5EE" w14:textId="2398EFB1" w:rsidR="00747BC6" w:rsidRPr="0052606B" w:rsidRDefault="00747BC6" w:rsidP="00747BC6">
            <w:pPr>
              <w:pStyle w:val="TAC"/>
            </w:pPr>
            <w:r w:rsidRPr="00F3322B">
              <w:t>3.48</w:t>
            </w:r>
          </w:p>
        </w:tc>
        <w:tc>
          <w:tcPr>
            <w:tcW w:w="567" w:type="dxa"/>
            <w:noWrap/>
          </w:tcPr>
          <w:p w14:paraId="2DBAF9E8" w14:textId="3D302461" w:rsidR="00747BC6" w:rsidRPr="0052606B" w:rsidRDefault="00747BC6" w:rsidP="00747BC6">
            <w:pPr>
              <w:pStyle w:val="TAC"/>
            </w:pPr>
            <w:r w:rsidRPr="00F3322B">
              <w:t>3.69</w:t>
            </w:r>
          </w:p>
        </w:tc>
        <w:tc>
          <w:tcPr>
            <w:tcW w:w="567" w:type="dxa"/>
            <w:noWrap/>
          </w:tcPr>
          <w:p w14:paraId="7912093A" w14:textId="77777777" w:rsidR="00747BC6" w:rsidRPr="0052606B" w:rsidRDefault="00747BC6" w:rsidP="00747BC6">
            <w:pPr>
              <w:pStyle w:val="TAC"/>
            </w:pPr>
          </w:p>
        </w:tc>
        <w:tc>
          <w:tcPr>
            <w:tcW w:w="607" w:type="dxa"/>
            <w:noWrap/>
          </w:tcPr>
          <w:p w14:paraId="43F8EF01" w14:textId="7AF07739" w:rsidR="00747BC6" w:rsidRPr="0052606B" w:rsidRDefault="00747BC6" w:rsidP="00747BC6">
            <w:pPr>
              <w:pStyle w:val="TAC"/>
            </w:pPr>
            <w:r w:rsidRPr="00F3322B">
              <w:t>3.56</w:t>
            </w:r>
          </w:p>
        </w:tc>
        <w:tc>
          <w:tcPr>
            <w:tcW w:w="567" w:type="dxa"/>
            <w:noWrap/>
          </w:tcPr>
          <w:p w14:paraId="3FF5D9CC" w14:textId="761ACBAD" w:rsidR="00747BC6" w:rsidRPr="0052606B" w:rsidRDefault="00747BC6" w:rsidP="00747BC6">
            <w:pPr>
              <w:pStyle w:val="TAC"/>
            </w:pPr>
            <w:r w:rsidRPr="00F3322B">
              <w:t>4.48</w:t>
            </w:r>
          </w:p>
        </w:tc>
        <w:tc>
          <w:tcPr>
            <w:tcW w:w="567" w:type="dxa"/>
            <w:noWrap/>
          </w:tcPr>
          <w:p w14:paraId="55B1382E" w14:textId="467BC652" w:rsidR="00747BC6" w:rsidRPr="0052606B" w:rsidRDefault="00747BC6" w:rsidP="00747BC6">
            <w:pPr>
              <w:pStyle w:val="TAC"/>
            </w:pPr>
          </w:p>
        </w:tc>
        <w:tc>
          <w:tcPr>
            <w:tcW w:w="567" w:type="dxa"/>
            <w:noWrap/>
          </w:tcPr>
          <w:p w14:paraId="0AC52B15" w14:textId="7D04A35B" w:rsidR="00747BC6" w:rsidRPr="0052606B" w:rsidRDefault="00747BC6" w:rsidP="00747BC6">
            <w:pPr>
              <w:pStyle w:val="TAC"/>
            </w:pPr>
            <w:r w:rsidRPr="00F3322B">
              <w:t>4.47</w:t>
            </w:r>
          </w:p>
        </w:tc>
        <w:tc>
          <w:tcPr>
            <w:tcW w:w="567" w:type="dxa"/>
            <w:noWrap/>
          </w:tcPr>
          <w:p w14:paraId="49128D75" w14:textId="35FBCF79" w:rsidR="00747BC6" w:rsidRPr="0052606B" w:rsidRDefault="00747BC6" w:rsidP="00747BC6">
            <w:pPr>
              <w:pStyle w:val="TAC"/>
            </w:pPr>
            <w:r w:rsidRPr="00F3322B">
              <w:t>4.55</w:t>
            </w:r>
          </w:p>
        </w:tc>
        <w:tc>
          <w:tcPr>
            <w:tcW w:w="567" w:type="dxa"/>
            <w:noWrap/>
          </w:tcPr>
          <w:p w14:paraId="67C9B09F" w14:textId="185320B6" w:rsidR="00747BC6" w:rsidRPr="0052606B" w:rsidRDefault="00747BC6" w:rsidP="00747BC6">
            <w:pPr>
              <w:pStyle w:val="TAC"/>
            </w:pPr>
            <w:r w:rsidRPr="00F3322B">
              <w:t>4.57</w:t>
            </w:r>
          </w:p>
        </w:tc>
        <w:tc>
          <w:tcPr>
            <w:tcW w:w="567" w:type="dxa"/>
            <w:noWrap/>
          </w:tcPr>
          <w:p w14:paraId="3F89ABEA" w14:textId="77777777" w:rsidR="00747BC6" w:rsidRPr="0052606B" w:rsidRDefault="00747BC6" w:rsidP="00747BC6">
            <w:pPr>
              <w:pStyle w:val="TAC"/>
            </w:pPr>
          </w:p>
        </w:tc>
        <w:tc>
          <w:tcPr>
            <w:tcW w:w="607" w:type="dxa"/>
            <w:noWrap/>
          </w:tcPr>
          <w:p w14:paraId="1F94F5EB" w14:textId="481AB218" w:rsidR="00747BC6" w:rsidRPr="0052606B" w:rsidRDefault="00747BC6" w:rsidP="00747BC6">
            <w:pPr>
              <w:pStyle w:val="TAC"/>
            </w:pPr>
            <w:r w:rsidRPr="00F3322B">
              <w:t>4.52</w:t>
            </w:r>
          </w:p>
        </w:tc>
      </w:tr>
      <w:tr w:rsidR="00747BC6" w:rsidRPr="0052606B" w14:paraId="2561AEFA" w14:textId="77777777" w:rsidTr="00747BC6">
        <w:trPr>
          <w:trHeight w:val="300"/>
        </w:trPr>
        <w:tc>
          <w:tcPr>
            <w:tcW w:w="960" w:type="dxa"/>
            <w:noWrap/>
          </w:tcPr>
          <w:p w14:paraId="2ADB7657" w14:textId="432F239A" w:rsidR="00747BC6" w:rsidRPr="0052606B" w:rsidRDefault="00747BC6" w:rsidP="00747BC6">
            <w:pPr>
              <w:pStyle w:val="TAC"/>
              <w:rPr>
                <w:b/>
              </w:rPr>
            </w:pPr>
            <w:r w:rsidRPr="00F3322B">
              <w:t>DUT 07</w:t>
            </w:r>
          </w:p>
        </w:tc>
        <w:tc>
          <w:tcPr>
            <w:tcW w:w="567" w:type="dxa"/>
            <w:noWrap/>
          </w:tcPr>
          <w:p w14:paraId="40579EE7" w14:textId="02759F78" w:rsidR="00747BC6" w:rsidRPr="0052606B" w:rsidRDefault="00747BC6" w:rsidP="00747BC6">
            <w:pPr>
              <w:pStyle w:val="TAC"/>
            </w:pPr>
            <w:r w:rsidRPr="00F3322B">
              <w:t>3.86</w:t>
            </w:r>
          </w:p>
        </w:tc>
        <w:tc>
          <w:tcPr>
            <w:tcW w:w="567" w:type="dxa"/>
            <w:noWrap/>
          </w:tcPr>
          <w:p w14:paraId="7C77DFB4" w14:textId="75736DDF" w:rsidR="00747BC6" w:rsidRPr="0052606B" w:rsidRDefault="00747BC6" w:rsidP="00747BC6">
            <w:pPr>
              <w:pStyle w:val="TAC"/>
            </w:pPr>
            <w:r w:rsidRPr="00F3322B">
              <w:t>3.97</w:t>
            </w:r>
          </w:p>
        </w:tc>
        <w:tc>
          <w:tcPr>
            <w:tcW w:w="567" w:type="dxa"/>
            <w:noWrap/>
          </w:tcPr>
          <w:p w14:paraId="1DCDE9CA" w14:textId="684AF574" w:rsidR="00747BC6" w:rsidRPr="0052606B" w:rsidRDefault="00747BC6" w:rsidP="00747BC6">
            <w:pPr>
              <w:pStyle w:val="TAC"/>
            </w:pPr>
            <w:r w:rsidRPr="00F3322B">
              <w:t>3.75</w:t>
            </w:r>
          </w:p>
        </w:tc>
        <w:tc>
          <w:tcPr>
            <w:tcW w:w="567" w:type="dxa"/>
            <w:noWrap/>
          </w:tcPr>
          <w:p w14:paraId="7F8EA559" w14:textId="1EB75436" w:rsidR="00747BC6" w:rsidRPr="0052606B" w:rsidRDefault="00747BC6" w:rsidP="00747BC6">
            <w:pPr>
              <w:pStyle w:val="TAC"/>
            </w:pPr>
            <w:r w:rsidRPr="00F3322B">
              <w:t>3.66</w:t>
            </w:r>
          </w:p>
        </w:tc>
        <w:tc>
          <w:tcPr>
            <w:tcW w:w="567" w:type="dxa"/>
            <w:noWrap/>
          </w:tcPr>
          <w:p w14:paraId="1E6A45AA" w14:textId="7A2652C3" w:rsidR="00747BC6" w:rsidRPr="0052606B" w:rsidRDefault="00747BC6" w:rsidP="00747BC6">
            <w:pPr>
              <w:pStyle w:val="TAC"/>
            </w:pPr>
            <w:r w:rsidRPr="00F3322B">
              <w:t>4.05</w:t>
            </w:r>
          </w:p>
        </w:tc>
        <w:tc>
          <w:tcPr>
            <w:tcW w:w="567" w:type="dxa"/>
            <w:noWrap/>
          </w:tcPr>
          <w:p w14:paraId="6DFF47D2" w14:textId="77777777" w:rsidR="00747BC6" w:rsidRPr="0052606B" w:rsidRDefault="00747BC6" w:rsidP="00747BC6">
            <w:pPr>
              <w:pStyle w:val="TAC"/>
            </w:pPr>
          </w:p>
        </w:tc>
        <w:tc>
          <w:tcPr>
            <w:tcW w:w="607" w:type="dxa"/>
            <w:noWrap/>
          </w:tcPr>
          <w:p w14:paraId="757344E9" w14:textId="2B41F70E" w:rsidR="00747BC6" w:rsidRPr="0052606B" w:rsidRDefault="00747BC6" w:rsidP="00747BC6">
            <w:pPr>
              <w:pStyle w:val="TAC"/>
            </w:pPr>
            <w:r w:rsidRPr="00F3322B">
              <w:t>3.86</w:t>
            </w:r>
          </w:p>
        </w:tc>
        <w:tc>
          <w:tcPr>
            <w:tcW w:w="567" w:type="dxa"/>
            <w:noWrap/>
          </w:tcPr>
          <w:p w14:paraId="6227A823" w14:textId="1CAFA370" w:rsidR="00747BC6" w:rsidRPr="0052606B" w:rsidRDefault="00747BC6" w:rsidP="00747BC6">
            <w:pPr>
              <w:pStyle w:val="TAC"/>
            </w:pPr>
            <w:r w:rsidRPr="00F3322B">
              <w:t>4.08</w:t>
            </w:r>
          </w:p>
        </w:tc>
        <w:tc>
          <w:tcPr>
            <w:tcW w:w="567" w:type="dxa"/>
            <w:noWrap/>
          </w:tcPr>
          <w:p w14:paraId="266A2C8B" w14:textId="191DC0E1" w:rsidR="00747BC6" w:rsidRPr="0052606B" w:rsidRDefault="00747BC6" w:rsidP="00747BC6">
            <w:pPr>
              <w:pStyle w:val="TAC"/>
            </w:pPr>
            <w:r w:rsidRPr="00F3322B">
              <w:t>4.16</w:t>
            </w:r>
          </w:p>
        </w:tc>
        <w:tc>
          <w:tcPr>
            <w:tcW w:w="567" w:type="dxa"/>
            <w:noWrap/>
          </w:tcPr>
          <w:p w14:paraId="523BA491" w14:textId="257D2C44" w:rsidR="00747BC6" w:rsidRPr="0052606B" w:rsidRDefault="00747BC6" w:rsidP="00747BC6">
            <w:pPr>
              <w:pStyle w:val="TAC"/>
            </w:pPr>
            <w:r w:rsidRPr="00F3322B">
              <w:t>3.94</w:t>
            </w:r>
          </w:p>
        </w:tc>
        <w:tc>
          <w:tcPr>
            <w:tcW w:w="567" w:type="dxa"/>
            <w:noWrap/>
          </w:tcPr>
          <w:p w14:paraId="552520DF" w14:textId="4E17ECD7" w:rsidR="00747BC6" w:rsidRPr="0052606B" w:rsidRDefault="00747BC6" w:rsidP="00747BC6">
            <w:pPr>
              <w:pStyle w:val="TAC"/>
            </w:pPr>
            <w:r w:rsidRPr="00F3322B">
              <w:t>4.03</w:t>
            </w:r>
          </w:p>
        </w:tc>
        <w:tc>
          <w:tcPr>
            <w:tcW w:w="567" w:type="dxa"/>
            <w:noWrap/>
          </w:tcPr>
          <w:p w14:paraId="0C6AEED2" w14:textId="06E5E088" w:rsidR="00747BC6" w:rsidRPr="0052606B" w:rsidRDefault="00747BC6" w:rsidP="00747BC6">
            <w:pPr>
              <w:pStyle w:val="TAC"/>
            </w:pPr>
            <w:r w:rsidRPr="00F3322B">
              <w:t>4.21</w:t>
            </w:r>
          </w:p>
        </w:tc>
        <w:tc>
          <w:tcPr>
            <w:tcW w:w="567" w:type="dxa"/>
            <w:noWrap/>
          </w:tcPr>
          <w:p w14:paraId="7D589FAA" w14:textId="77777777" w:rsidR="00747BC6" w:rsidRPr="0052606B" w:rsidRDefault="00747BC6" w:rsidP="00747BC6">
            <w:pPr>
              <w:pStyle w:val="TAC"/>
            </w:pPr>
          </w:p>
        </w:tc>
        <w:tc>
          <w:tcPr>
            <w:tcW w:w="607" w:type="dxa"/>
            <w:noWrap/>
          </w:tcPr>
          <w:p w14:paraId="4BF2317F" w14:textId="3BE36E83" w:rsidR="00747BC6" w:rsidRPr="0052606B" w:rsidRDefault="00747BC6" w:rsidP="00747BC6">
            <w:pPr>
              <w:pStyle w:val="TAC"/>
            </w:pPr>
            <w:r w:rsidRPr="00F3322B">
              <w:t>4.08</w:t>
            </w:r>
          </w:p>
        </w:tc>
      </w:tr>
    </w:tbl>
    <w:p w14:paraId="4DD0BB35" w14:textId="77777777" w:rsidR="0052606B" w:rsidRDefault="0052606B" w:rsidP="00872B5B"/>
    <w:p w14:paraId="3FAA8CC9" w14:textId="0755CE05" w:rsidR="0053106F" w:rsidRDefault="0053106F" w:rsidP="0053106F">
      <w:pPr>
        <w:pStyle w:val="berschrift1"/>
      </w:pPr>
      <w:r>
        <w:t>Results for noise field simulation TS 103 224 (binaural)</w:t>
      </w:r>
    </w:p>
    <w:p w14:paraId="14D06468" w14:textId="521A4AF3" w:rsidR="00C63F0F" w:rsidRDefault="0053106F" w:rsidP="00872B5B">
      <w:r>
        <w:t xml:space="preserve">As described in the test plan, also the flexible equalization methods according to ETSI TS 103 224 </w:t>
      </w:r>
      <w:sdt>
        <w:sdtPr>
          <w:id w:val="-802774585"/>
          <w:citation/>
        </w:sdtPr>
        <w:sdtEndPr/>
        <w:sdtContent>
          <w:r>
            <w:fldChar w:fldCharType="begin"/>
          </w:r>
          <w:r>
            <w:rPr>
              <w:lang w:val="de-DE"/>
            </w:rPr>
            <w:instrText xml:space="preserve"> CITATION 3PASSv3 \l 1031 </w:instrText>
          </w:r>
          <w:r>
            <w:fldChar w:fldCharType="separate"/>
          </w:r>
          <w:r w:rsidR="00287248" w:rsidRPr="00287248">
            <w:rPr>
              <w:noProof/>
              <w:lang w:val="de-DE"/>
            </w:rPr>
            <w:t>[3]</w:t>
          </w:r>
          <w:r>
            <w:fldChar w:fldCharType="end"/>
          </w:r>
        </w:sdtContent>
      </w:sdt>
      <w:r>
        <w:t xml:space="preserve"> </w:t>
      </w:r>
      <w:r w:rsidR="0034646D">
        <w:t xml:space="preserve">with different loudspeaker setups </w:t>
      </w:r>
      <w:r>
        <w:t>were investigated in the round robin test</w:t>
      </w:r>
      <w:r w:rsidR="0034646D">
        <w:t xml:space="preserve"> (labelled as TS103-4.0, TS103-4.1 and TS103-8.0 in the following)</w:t>
      </w:r>
      <w:r>
        <w:t xml:space="preserve">. Since the noise sources used for these equalizations are </w:t>
      </w:r>
      <w:r w:rsidR="0034646D">
        <w:t>identical to ES202, similar results are expected.</w:t>
      </w:r>
    </w:p>
    <w:p w14:paraId="3B179F05" w14:textId="629ACAAA" w:rsidR="0053106F" w:rsidRDefault="00693410" w:rsidP="00693410">
      <w:pPr>
        <w:pStyle w:val="berschrift2"/>
      </w:pPr>
      <w:r>
        <w:t>Narrowband Mode</w:t>
      </w:r>
    </w:p>
    <w:p w14:paraId="675DC9D3" w14:textId="103AEE88" w:rsidR="00732548" w:rsidRDefault="00732548" w:rsidP="00732548">
      <w:pPr>
        <w:pStyle w:val="berschrift3"/>
      </w:pPr>
      <w:r>
        <w:t>Results for all noise types, rooms and devices</w:t>
      </w:r>
    </w:p>
    <w:p w14:paraId="32DFD4B7" w14:textId="79694797" w:rsidR="00287248" w:rsidRDefault="00287248" w:rsidP="00287248">
      <w:r>
        <w:fldChar w:fldCharType="begin"/>
      </w:r>
      <w:r>
        <w:instrText xml:space="preserve"> REF _Ref19545980 \h </w:instrText>
      </w:r>
      <w:r>
        <w:fldChar w:fldCharType="separate"/>
      </w:r>
      <w:r>
        <w:t xml:space="preserve">Figure </w:t>
      </w:r>
      <w:r>
        <w:rPr>
          <w:noProof/>
        </w:rPr>
        <w:t>1</w:t>
      </w:r>
      <w:r>
        <w:fldChar w:fldCharType="end"/>
      </w:r>
      <w:r>
        <w:t xml:space="preserve"> to </w:t>
      </w:r>
      <w:r>
        <w:fldChar w:fldCharType="begin"/>
      </w:r>
      <w:r>
        <w:instrText xml:space="preserve"> REF _Ref19545981 \h </w:instrText>
      </w:r>
      <w:r>
        <w:fldChar w:fldCharType="separate"/>
      </w:r>
      <w:r>
        <w:t xml:space="preserve">Figure </w:t>
      </w:r>
      <w:r>
        <w:rPr>
          <w:noProof/>
        </w:rPr>
        <w:t>3</w:t>
      </w:r>
      <w:r>
        <w:fldChar w:fldCharType="end"/>
      </w:r>
      <w:r>
        <w:t xml:space="preserve"> provide the results of the three binaural equalization methods compared to the data of ES202 (</w:t>
      </w:r>
      <w:r>
        <w:t xml:space="preserve">cf. </w:t>
      </w:r>
      <w:r>
        <w:fldChar w:fldCharType="begin"/>
      </w:r>
      <w:r>
        <w:instrText xml:space="preserve"> REF _Ref19541377 \h </w:instrText>
      </w:r>
      <w:r>
        <w:fldChar w:fldCharType="separate"/>
      </w:r>
      <w:r w:rsidRPr="006F2942">
        <w:t xml:space="preserve">Table </w:t>
      </w:r>
      <w:r>
        <w:rPr>
          <w:noProof/>
        </w:rPr>
        <w:t>3</w:t>
      </w:r>
      <w:r>
        <w:fldChar w:fldCharType="end"/>
      </w:r>
      <w:r>
        <w:t>) for NB mode. Each combination of device, room and background noise represents one dot in these scatter plots.</w:t>
      </w:r>
    </w:p>
    <w:p w14:paraId="695A907D" w14:textId="77777777" w:rsidR="00693410" w:rsidRDefault="00693410" w:rsidP="00693410">
      <w:pPr>
        <w:pStyle w:val="TH"/>
      </w:pPr>
      <w:r>
        <w:rPr>
          <w:noProof/>
          <w:lang w:val="en-US"/>
        </w:rPr>
        <w:drawing>
          <wp:inline distT="0" distB="0" distL="0" distR="0" wp14:anchorId="37653019" wp14:editId="024EF7D4">
            <wp:extent cx="6120765" cy="2448306"/>
            <wp:effectExtent l="0" t="0" r="0" b="952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448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5776D" w14:textId="109A6919" w:rsidR="00693410" w:rsidRDefault="00693410" w:rsidP="00693410">
      <w:pPr>
        <w:pStyle w:val="TF"/>
      </w:pPr>
      <w:bookmarkStart w:id="5" w:name="_Ref1954598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1</w:t>
      </w:r>
      <w:r>
        <w:fldChar w:fldCharType="end"/>
      </w:r>
      <w:bookmarkEnd w:id="5"/>
      <w:r>
        <w:t>: Results S-/N-MOS for TS103-4.0 vs. ES202 (NB)</w:t>
      </w:r>
    </w:p>
    <w:p w14:paraId="616F6AD8" w14:textId="5EA2A88B" w:rsidR="0053106F" w:rsidRDefault="0053106F" w:rsidP="00872B5B"/>
    <w:p w14:paraId="1B98074F" w14:textId="77777777" w:rsidR="00693410" w:rsidRDefault="00693410" w:rsidP="00693410">
      <w:pPr>
        <w:pStyle w:val="TH"/>
      </w:pPr>
      <w:r>
        <w:rPr>
          <w:noProof/>
          <w:lang w:val="en-US"/>
        </w:rPr>
        <w:lastRenderedPageBreak/>
        <w:drawing>
          <wp:inline distT="0" distB="0" distL="0" distR="0" wp14:anchorId="374A394C" wp14:editId="7942F1BD">
            <wp:extent cx="6120764" cy="2448306"/>
            <wp:effectExtent l="0" t="0" r="0" b="952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4" cy="2448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D1061" w14:textId="0444D757" w:rsidR="00693410" w:rsidRDefault="00693410" w:rsidP="00693410">
      <w:pPr>
        <w:pStyle w:val="TF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2</w:t>
      </w:r>
      <w:r>
        <w:fldChar w:fldCharType="end"/>
      </w:r>
      <w:r>
        <w:t>: Results S-/N-MOS for TS103-4.1 vs. ES202 (NB)</w:t>
      </w:r>
    </w:p>
    <w:p w14:paraId="2128BDE5" w14:textId="353C5E7D" w:rsidR="00693410" w:rsidRDefault="00693410" w:rsidP="00872B5B"/>
    <w:p w14:paraId="6F738207" w14:textId="77777777" w:rsidR="00693410" w:rsidRDefault="00693410" w:rsidP="00693410">
      <w:pPr>
        <w:pStyle w:val="TH"/>
      </w:pPr>
      <w:r>
        <w:rPr>
          <w:noProof/>
          <w:lang w:val="en-US"/>
        </w:rPr>
        <w:drawing>
          <wp:inline distT="0" distB="0" distL="0" distR="0" wp14:anchorId="4BF8FC3C" wp14:editId="4D4AE393">
            <wp:extent cx="6120764" cy="2448306"/>
            <wp:effectExtent l="0" t="0" r="0" b="952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4" cy="2448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04878" w14:textId="7E48CCC5" w:rsidR="00693410" w:rsidRDefault="00693410" w:rsidP="00693410">
      <w:pPr>
        <w:pStyle w:val="TF"/>
      </w:pPr>
      <w:bookmarkStart w:id="6" w:name="_Ref1954598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3</w:t>
      </w:r>
      <w:r>
        <w:fldChar w:fldCharType="end"/>
      </w:r>
      <w:bookmarkEnd w:id="6"/>
      <w:r>
        <w:t>: Results S-/N-MOS for TS103-8.0 vs. ES202 (NB)</w:t>
      </w:r>
    </w:p>
    <w:p w14:paraId="4C82844C" w14:textId="2704035D" w:rsidR="00732548" w:rsidRDefault="00732548" w:rsidP="00732548"/>
    <w:p w14:paraId="6001D5FC" w14:textId="77777777" w:rsidR="00543138" w:rsidRDefault="00543138" w:rsidP="00732548"/>
    <w:p w14:paraId="53BD75DE" w14:textId="14AA6AC9" w:rsidR="00732548" w:rsidRDefault="00732548" w:rsidP="00732548">
      <w:pPr>
        <w:pStyle w:val="berschrift3"/>
      </w:pPr>
      <w:r>
        <w:t>Results for all rooms and devices (average across noises)</w:t>
      </w:r>
    </w:p>
    <w:p w14:paraId="54619154" w14:textId="77777777" w:rsidR="00287248" w:rsidRDefault="00287248" w:rsidP="00287248">
      <w:r>
        <w:fldChar w:fldCharType="begin"/>
      </w:r>
      <w:r>
        <w:instrText xml:space="preserve"> REF _Ref19545982 \h </w:instrText>
      </w:r>
      <w:r>
        <w:fldChar w:fldCharType="separate"/>
      </w:r>
      <w:r>
        <w:t xml:space="preserve">Figure </w:t>
      </w:r>
      <w:r>
        <w:rPr>
          <w:noProof/>
        </w:rPr>
        <w:t>4</w:t>
      </w:r>
      <w:r>
        <w:fldChar w:fldCharType="end"/>
      </w:r>
      <w:r>
        <w:t xml:space="preserve"> to </w:t>
      </w:r>
      <w:r>
        <w:fldChar w:fldCharType="begin"/>
      </w:r>
      <w:r>
        <w:instrText xml:space="preserve"> REF _Ref19545984 \h </w:instrText>
      </w:r>
      <w:r>
        <w:fldChar w:fldCharType="separate"/>
      </w:r>
      <w:r>
        <w:t xml:space="preserve">Figure </w:t>
      </w:r>
      <w:r>
        <w:rPr>
          <w:noProof/>
        </w:rPr>
        <w:t>6</w:t>
      </w:r>
      <w:r>
        <w:fldChar w:fldCharType="end"/>
      </w:r>
      <w:r>
        <w:t xml:space="preserve"> provide the results averaged across the eight noise types for NB mode. Each combination of device and room represents one dot in these scatter plots.</w:t>
      </w:r>
    </w:p>
    <w:p w14:paraId="68CF58B0" w14:textId="77777777" w:rsidR="00287248" w:rsidRPr="00287248" w:rsidRDefault="00287248" w:rsidP="00287248"/>
    <w:p w14:paraId="452A5519" w14:textId="77777777" w:rsidR="00732548" w:rsidRDefault="00732548" w:rsidP="00732548">
      <w:pPr>
        <w:pStyle w:val="TH"/>
      </w:pPr>
      <w:r>
        <w:rPr>
          <w:noProof/>
          <w:lang w:val="en-US"/>
        </w:rPr>
        <w:lastRenderedPageBreak/>
        <w:drawing>
          <wp:inline distT="0" distB="0" distL="0" distR="0" wp14:anchorId="68BB3E13" wp14:editId="435079DB">
            <wp:extent cx="6120764" cy="2448306"/>
            <wp:effectExtent l="0" t="0" r="0" b="9525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4" cy="2448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F8743" w14:textId="1AA47AD7" w:rsidR="00732548" w:rsidRDefault="00732548" w:rsidP="00732548">
      <w:pPr>
        <w:pStyle w:val="TF"/>
      </w:pPr>
      <w:bookmarkStart w:id="7" w:name="_Ref1954598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4</w:t>
      </w:r>
      <w:r>
        <w:fldChar w:fldCharType="end"/>
      </w:r>
      <w:bookmarkEnd w:id="7"/>
      <w:r>
        <w:t>: Average results S-/N-MOS for TS103-4.0 vs. ES202 (NB)</w:t>
      </w:r>
    </w:p>
    <w:p w14:paraId="330823B6" w14:textId="77777777" w:rsidR="00732548" w:rsidRDefault="00732548" w:rsidP="00732548">
      <w:pPr>
        <w:pStyle w:val="TH"/>
      </w:pPr>
      <w:r>
        <w:rPr>
          <w:noProof/>
          <w:lang w:val="en-US"/>
        </w:rPr>
        <w:drawing>
          <wp:inline distT="0" distB="0" distL="0" distR="0" wp14:anchorId="0309298A" wp14:editId="04232163">
            <wp:extent cx="6120764" cy="2448305"/>
            <wp:effectExtent l="0" t="0" r="0" b="9525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4" cy="24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EC14D" w14:textId="4026B2AA" w:rsidR="00732548" w:rsidRDefault="00732548" w:rsidP="00732548">
      <w:pPr>
        <w:pStyle w:val="TF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5</w:t>
      </w:r>
      <w:r>
        <w:fldChar w:fldCharType="end"/>
      </w:r>
      <w:r>
        <w:t xml:space="preserve">: Average results S-/N-MOS for TS103-4.1 vs. ES202 </w:t>
      </w:r>
      <w:r w:rsidR="00543138">
        <w:t>(N</w:t>
      </w:r>
      <w:r>
        <w:t>B)</w:t>
      </w:r>
    </w:p>
    <w:p w14:paraId="1EBBA9D6" w14:textId="77777777" w:rsidR="00732548" w:rsidRDefault="00732548" w:rsidP="00732548">
      <w:pPr>
        <w:pStyle w:val="TH"/>
      </w:pPr>
      <w:r>
        <w:rPr>
          <w:noProof/>
          <w:lang w:val="en-US"/>
        </w:rPr>
        <w:drawing>
          <wp:inline distT="0" distB="0" distL="0" distR="0" wp14:anchorId="244C40F0" wp14:editId="3DFE6748">
            <wp:extent cx="6120764" cy="2448305"/>
            <wp:effectExtent l="0" t="0" r="0" b="952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4" cy="24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F4BCA" w14:textId="0459CCB9" w:rsidR="00732548" w:rsidRDefault="00732548" w:rsidP="00732548">
      <w:pPr>
        <w:pStyle w:val="TF"/>
      </w:pPr>
      <w:bookmarkStart w:id="8" w:name="_Ref1954598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6</w:t>
      </w:r>
      <w:r>
        <w:fldChar w:fldCharType="end"/>
      </w:r>
      <w:bookmarkEnd w:id="8"/>
      <w:r>
        <w:t>: Average results S-/N-MOS for TS103-8.0 vs. ES202 (NB)</w:t>
      </w:r>
    </w:p>
    <w:p w14:paraId="5BAEB891" w14:textId="77777777" w:rsidR="00732548" w:rsidRDefault="00732548" w:rsidP="00732548"/>
    <w:p w14:paraId="1C31E8E1" w14:textId="7F2BF1C5" w:rsidR="00693410" w:rsidRDefault="00693410" w:rsidP="00693410">
      <w:pPr>
        <w:pStyle w:val="berschrift2"/>
      </w:pPr>
      <w:r>
        <w:lastRenderedPageBreak/>
        <w:t>Wideband Mode</w:t>
      </w:r>
    </w:p>
    <w:p w14:paraId="6BFDBA8D" w14:textId="77777777" w:rsidR="00732548" w:rsidRPr="00732548" w:rsidRDefault="00732548" w:rsidP="00732548">
      <w:pPr>
        <w:pStyle w:val="berschrift3"/>
      </w:pPr>
      <w:r>
        <w:t>Results for all noise types, rooms and devices</w:t>
      </w:r>
    </w:p>
    <w:p w14:paraId="65BA6ED1" w14:textId="3305D058" w:rsidR="00287248" w:rsidRDefault="00287248" w:rsidP="00287248">
      <w:r>
        <w:fldChar w:fldCharType="begin"/>
      </w:r>
      <w:r>
        <w:instrText xml:space="preserve"> REF _Ref19550376 \h </w:instrText>
      </w:r>
      <w:r>
        <w:fldChar w:fldCharType="separate"/>
      </w:r>
      <w:r>
        <w:t xml:space="preserve">Figure </w:t>
      </w:r>
      <w:r>
        <w:rPr>
          <w:noProof/>
        </w:rPr>
        <w:t>7</w:t>
      </w:r>
      <w:r>
        <w:fldChar w:fldCharType="end"/>
      </w:r>
      <w:r>
        <w:t xml:space="preserve"> to </w:t>
      </w:r>
      <w:r>
        <w:fldChar w:fldCharType="begin"/>
      </w:r>
      <w:r>
        <w:instrText xml:space="preserve"> REF _Ref19550377 \h </w:instrText>
      </w:r>
      <w:r>
        <w:fldChar w:fldCharType="separate"/>
      </w:r>
      <w:r>
        <w:t xml:space="preserve">Figure </w:t>
      </w:r>
      <w:r>
        <w:rPr>
          <w:noProof/>
        </w:rPr>
        <w:t>9</w:t>
      </w:r>
      <w:r>
        <w:fldChar w:fldCharType="end"/>
      </w:r>
      <w:r>
        <w:t xml:space="preserve"> </w:t>
      </w:r>
      <w:r>
        <w:t>provide the results of the three binaural equalization methods compared to the data of ES202 (cf.</w:t>
      </w:r>
      <w:r>
        <w:t xml:space="preserve"> </w:t>
      </w:r>
      <w:r>
        <w:fldChar w:fldCharType="begin"/>
      </w:r>
      <w:r>
        <w:instrText xml:space="preserve"> REF _Ref19550397 \h </w:instrText>
      </w:r>
      <w:r>
        <w:fldChar w:fldCharType="separate"/>
      </w:r>
      <w:r w:rsidRPr="006F2942">
        <w:t xml:space="preserve">Table </w:t>
      </w:r>
      <w:r>
        <w:rPr>
          <w:noProof/>
        </w:rPr>
        <w:t>4</w:t>
      </w:r>
      <w:r>
        <w:fldChar w:fldCharType="end"/>
      </w:r>
      <w:r>
        <w:t xml:space="preserve">) for </w:t>
      </w:r>
      <w:r>
        <w:t>W</w:t>
      </w:r>
      <w:r>
        <w:t>B mode. Each combination of device, room and background noise represents one dot in these scatter plots.</w:t>
      </w:r>
    </w:p>
    <w:p w14:paraId="53E6FD7D" w14:textId="77777777" w:rsidR="00732548" w:rsidRPr="00732548" w:rsidRDefault="00732548" w:rsidP="00732548"/>
    <w:p w14:paraId="0D3DA3F8" w14:textId="77777777" w:rsidR="00693410" w:rsidRDefault="00693410" w:rsidP="00693410">
      <w:pPr>
        <w:pStyle w:val="TH"/>
      </w:pPr>
      <w:r>
        <w:rPr>
          <w:noProof/>
          <w:lang w:val="en-US"/>
        </w:rPr>
        <w:drawing>
          <wp:inline distT="0" distB="0" distL="0" distR="0" wp14:anchorId="26CD4677" wp14:editId="38293DBA">
            <wp:extent cx="6120764" cy="2448306"/>
            <wp:effectExtent l="0" t="0" r="0" b="952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4" cy="2448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81D44" w14:textId="1D69B89B" w:rsidR="00693410" w:rsidRDefault="00693410" w:rsidP="00693410">
      <w:pPr>
        <w:pStyle w:val="TF"/>
      </w:pPr>
      <w:bookmarkStart w:id="9" w:name="_Ref1955037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7</w:t>
      </w:r>
      <w:r>
        <w:fldChar w:fldCharType="end"/>
      </w:r>
      <w:bookmarkEnd w:id="9"/>
      <w:r>
        <w:t>: Results S-/N-MOS for TS103-4.0 vs. ES202 (WB)</w:t>
      </w:r>
    </w:p>
    <w:p w14:paraId="681767B5" w14:textId="77777777" w:rsidR="00693410" w:rsidRDefault="00693410" w:rsidP="00693410"/>
    <w:p w14:paraId="64F278D2" w14:textId="77777777" w:rsidR="00693410" w:rsidRDefault="00693410" w:rsidP="00693410">
      <w:pPr>
        <w:pStyle w:val="TH"/>
      </w:pPr>
      <w:r>
        <w:rPr>
          <w:noProof/>
          <w:lang w:val="en-US"/>
        </w:rPr>
        <w:drawing>
          <wp:inline distT="0" distB="0" distL="0" distR="0" wp14:anchorId="3D65B71D" wp14:editId="6A9BE888">
            <wp:extent cx="6120764" cy="2448305"/>
            <wp:effectExtent l="0" t="0" r="0" b="952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4" cy="24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209F9" w14:textId="5FF307B7" w:rsidR="00693410" w:rsidRDefault="00693410" w:rsidP="00693410">
      <w:pPr>
        <w:pStyle w:val="TF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8</w:t>
      </w:r>
      <w:r>
        <w:fldChar w:fldCharType="end"/>
      </w:r>
      <w:r>
        <w:t>: Results S-/N-MOS for TS103-4.1 vs. ES202 (WB)</w:t>
      </w:r>
    </w:p>
    <w:p w14:paraId="60156EB2" w14:textId="77777777" w:rsidR="00693410" w:rsidRDefault="00693410" w:rsidP="00693410"/>
    <w:p w14:paraId="31448951" w14:textId="77777777" w:rsidR="00693410" w:rsidRDefault="00693410" w:rsidP="00693410">
      <w:pPr>
        <w:pStyle w:val="TH"/>
      </w:pPr>
      <w:r>
        <w:rPr>
          <w:noProof/>
          <w:lang w:val="en-US"/>
        </w:rPr>
        <w:lastRenderedPageBreak/>
        <w:drawing>
          <wp:inline distT="0" distB="0" distL="0" distR="0" wp14:anchorId="528D5B41" wp14:editId="6720EF1F">
            <wp:extent cx="6120764" cy="2448305"/>
            <wp:effectExtent l="0" t="0" r="0" b="952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4" cy="24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BC6C" w14:textId="6AF15F08" w:rsidR="00693410" w:rsidRDefault="00693410" w:rsidP="00693410">
      <w:pPr>
        <w:pStyle w:val="TF"/>
      </w:pPr>
      <w:bookmarkStart w:id="10" w:name="_Ref1955037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9</w:t>
      </w:r>
      <w:r>
        <w:fldChar w:fldCharType="end"/>
      </w:r>
      <w:bookmarkEnd w:id="10"/>
      <w:r>
        <w:t>: Results S-/N-MOS for TS103-8.0 vs. ES202 (</w:t>
      </w:r>
      <w:r w:rsidR="00C42854">
        <w:t>W</w:t>
      </w:r>
      <w:r>
        <w:t>B)</w:t>
      </w:r>
    </w:p>
    <w:p w14:paraId="0AABDEF3" w14:textId="4D867D9B" w:rsidR="00732548" w:rsidRDefault="00732548" w:rsidP="00732548">
      <w:pPr>
        <w:pStyle w:val="berschrift3"/>
      </w:pPr>
      <w:r>
        <w:t>Results for all rooms and devices (average across noises)</w:t>
      </w:r>
    </w:p>
    <w:p w14:paraId="155C54A8" w14:textId="42F8EE16" w:rsidR="00287248" w:rsidRDefault="00287248" w:rsidP="00287248">
      <w:r>
        <w:fldChar w:fldCharType="begin"/>
      </w:r>
      <w:r>
        <w:instrText xml:space="preserve"> REF _Ref19550287 \h </w:instrText>
      </w:r>
      <w:r>
        <w:fldChar w:fldCharType="separate"/>
      </w:r>
      <w:r>
        <w:t xml:space="preserve">Figure </w:t>
      </w:r>
      <w:r>
        <w:rPr>
          <w:noProof/>
        </w:rPr>
        <w:t>10</w:t>
      </w:r>
      <w:r>
        <w:fldChar w:fldCharType="end"/>
      </w:r>
      <w:r>
        <w:t xml:space="preserve"> </w:t>
      </w:r>
      <w:r>
        <w:t xml:space="preserve">to </w:t>
      </w:r>
      <w:r>
        <w:fldChar w:fldCharType="begin"/>
      </w:r>
      <w:r>
        <w:instrText xml:space="preserve"> REF _Ref19550293 \h </w:instrText>
      </w:r>
      <w:r>
        <w:fldChar w:fldCharType="separate"/>
      </w:r>
      <w:r>
        <w:t xml:space="preserve">Figure </w:t>
      </w:r>
      <w:r>
        <w:rPr>
          <w:noProof/>
        </w:rPr>
        <w:t>12</w:t>
      </w:r>
      <w:r>
        <w:fldChar w:fldCharType="end"/>
      </w:r>
      <w:r>
        <w:fldChar w:fldCharType="begin"/>
      </w:r>
      <w:r>
        <w:instrText xml:space="preserve"> REF _Ref19545984 \h </w:instrText>
      </w:r>
      <w:r>
        <w:fldChar w:fldCharType="separate"/>
      </w:r>
      <w:r>
        <w:fldChar w:fldCharType="end"/>
      </w:r>
      <w:r>
        <w:t xml:space="preserve"> provide the results averaged across the eight noise types for </w:t>
      </w:r>
      <w:r>
        <w:t>W</w:t>
      </w:r>
      <w:r>
        <w:t>B mode. Each combination of device and room represents one dot in these scatter plots.</w:t>
      </w:r>
    </w:p>
    <w:p w14:paraId="3B8D8996" w14:textId="77777777" w:rsidR="00287248" w:rsidRPr="00287248" w:rsidRDefault="00287248" w:rsidP="00287248"/>
    <w:p w14:paraId="644EE5E5" w14:textId="77777777" w:rsidR="00543138" w:rsidRDefault="00543138" w:rsidP="00543138">
      <w:pPr>
        <w:pStyle w:val="TH"/>
      </w:pPr>
      <w:r>
        <w:rPr>
          <w:noProof/>
          <w:lang w:val="en-US"/>
        </w:rPr>
        <w:drawing>
          <wp:inline distT="0" distB="0" distL="0" distR="0" wp14:anchorId="173AC76C" wp14:editId="5A3AC159">
            <wp:extent cx="6120764" cy="2448305"/>
            <wp:effectExtent l="0" t="0" r="0" b="9525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4" cy="24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6780E" w14:textId="7756AFBB" w:rsidR="00543138" w:rsidRDefault="00543138" w:rsidP="00543138">
      <w:pPr>
        <w:pStyle w:val="TF"/>
      </w:pPr>
      <w:bookmarkStart w:id="11" w:name="_Ref1955028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10</w:t>
      </w:r>
      <w:r>
        <w:fldChar w:fldCharType="end"/>
      </w:r>
      <w:bookmarkEnd w:id="11"/>
      <w:r>
        <w:t>: Average results S-/N-MOS for TS103-4.0 vs. ES202 (WB)</w:t>
      </w:r>
    </w:p>
    <w:p w14:paraId="5BC88035" w14:textId="77777777" w:rsidR="00543138" w:rsidRDefault="00543138" w:rsidP="00543138">
      <w:pPr>
        <w:pStyle w:val="TH"/>
      </w:pPr>
      <w:r>
        <w:rPr>
          <w:noProof/>
          <w:lang w:val="en-US"/>
        </w:rPr>
        <w:lastRenderedPageBreak/>
        <w:drawing>
          <wp:inline distT="0" distB="0" distL="0" distR="0" wp14:anchorId="5BD2D34D" wp14:editId="28F7B8B5">
            <wp:extent cx="6120761" cy="2448305"/>
            <wp:effectExtent l="0" t="0" r="0" b="952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1" cy="24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B6A44" w14:textId="535BDAEC" w:rsidR="00543138" w:rsidRDefault="00543138" w:rsidP="00543138">
      <w:pPr>
        <w:pStyle w:val="TF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11</w:t>
      </w:r>
      <w:r>
        <w:fldChar w:fldCharType="end"/>
      </w:r>
      <w:r>
        <w:t>: Average results S-/N-MOS for TS103-4.1 vs. ES202 (WB)</w:t>
      </w:r>
    </w:p>
    <w:p w14:paraId="23587398" w14:textId="77777777" w:rsidR="00543138" w:rsidRDefault="00543138" w:rsidP="00543138">
      <w:pPr>
        <w:pStyle w:val="TH"/>
      </w:pPr>
      <w:r>
        <w:rPr>
          <w:noProof/>
          <w:lang w:val="en-US"/>
        </w:rPr>
        <w:drawing>
          <wp:inline distT="0" distB="0" distL="0" distR="0" wp14:anchorId="3FE2BE63" wp14:editId="79738283">
            <wp:extent cx="6120761" cy="2448305"/>
            <wp:effectExtent l="0" t="0" r="0" b="952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1" cy="24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74D3D" w14:textId="339F25F6" w:rsidR="00543138" w:rsidRDefault="00543138" w:rsidP="00543138">
      <w:pPr>
        <w:pStyle w:val="TF"/>
      </w:pPr>
      <w:bookmarkStart w:id="12" w:name="_Ref1955029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12</w:t>
      </w:r>
      <w:r>
        <w:fldChar w:fldCharType="end"/>
      </w:r>
      <w:bookmarkEnd w:id="12"/>
      <w:r>
        <w:t>: Average results S-/N-MOS for TS103-8.0 vs. ES202 (WB)</w:t>
      </w:r>
    </w:p>
    <w:p w14:paraId="6801B0C2" w14:textId="77777777" w:rsidR="00693410" w:rsidRDefault="00693410" w:rsidP="00872B5B"/>
    <w:p w14:paraId="1AD97FA7" w14:textId="0366A76C" w:rsidR="0053106F" w:rsidRDefault="0053106F" w:rsidP="00872B5B"/>
    <w:p w14:paraId="75CA5A70" w14:textId="3A3543B4" w:rsidR="00693410" w:rsidRDefault="00693410" w:rsidP="00693410">
      <w:pPr>
        <w:pStyle w:val="berschrift2"/>
      </w:pPr>
      <w:r>
        <w:t>Super-wideband Mode</w:t>
      </w:r>
    </w:p>
    <w:p w14:paraId="414892D1" w14:textId="77777777" w:rsidR="00732548" w:rsidRPr="00732548" w:rsidRDefault="00732548" w:rsidP="00732548">
      <w:pPr>
        <w:pStyle w:val="berschrift3"/>
      </w:pPr>
      <w:r>
        <w:t>Results for all noise types, rooms and devices</w:t>
      </w:r>
    </w:p>
    <w:p w14:paraId="537796E6" w14:textId="0B8FCF60" w:rsidR="00287248" w:rsidRDefault="00287248" w:rsidP="00287248">
      <w:r>
        <w:fldChar w:fldCharType="begin"/>
      </w:r>
      <w:r>
        <w:instrText xml:space="preserve"> REF _Ref19550435 \h </w:instrText>
      </w:r>
      <w:r>
        <w:fldChar w:fldCharType="separate"/>
      </w:r>
      <w:r>
        <w:t xml:space="preserve">Figure </w:t>
      </w:r>
      <w:r>
        <w:rPr>
          <w:noProof/>
        </w:rPr>
        <w:t>13</w:t>
      </w:r>
      <w:r>
        <w:fldChar w:fldCharType="end"/>
      </w:r>
      <w:r>
        <w:t xml:space="preserve"> to </w:t>
      </w:r>
      <w:r>
        <w:fldChar w:fldCharType="begin"/>
      </w:r>
      <w:r>
        <w:instrText xml:space="preserve"> REF _Ref19550439 \h </w:instrText>
      </w:r>
      <w:r>
        <w:fldChar w:fldCharType="separate"/>
      </w:r>
      <w:r>
        <w:t xml:space="preserve">Figure </w:t>
      </w:r>
      <w:r>
        <w:rPr>
          <w:noProof/>
        </w:rPr>
        <w:t>15</w:t>
      </w:r>
      <w:r>
        <w:fldChar w:fldCharType="end"/>
      </w:r>
      <w:r>
        <w:t xml:space="preserve"> </w:t>
      </w:r>
      <w:r>
        <w:t>provide the results of the three binaural equalization methods compared to the data of ES202 (cf.</w:t>
      </w:r>
      <w:r>
        <w:t xml:space="preserve"> </w:t>
      </w:r>
      <w:r>
        <w:fldChar w:fldCharType="begin"/>
      </w:r>
      <w:r>
        <w:instrText xml:space="preserve"> REF _Ref19541378 \h </w:instrText>
      </w:r>
      <w:r>
        <w:fldChar w:fldCharType="separate"/>
      </w:r>
      <w:r w:rsidRPr="006F2942">
        <w:t xml:space="preserve">Table </w:t>
      </w:r>
      <w:r>
        <w:rPr>
          <w:noProof/>
        </w:rPr>
        <w:t>5</w:t>
      </w:r>
      <w:r>
        <w:fldChar w:fldCharType="end"/>
      </w:r>
      <w:r>
        <w:t xml:space="preserve">) for </w:t>
      </w:r>
      <w:r>
        <w:t>S</w:t>
      </w:r>
      <w:r>
        <w:t>WB mode. Each combination of device, room and background noise represents one dot in these scatter plots.</w:t>
      </w:r>
    </w:p>
    <w:p w14:paraId="28731FBE" w14:textId="77777777" w:rsidR="00732548" w:rsidRPr="00732548" w:rsidRDefault="00732548" w:rsidP="00732548"/>
    <w:p w14:paraId="1DE197CE" w14:textId="77777777" w:rsidR="00C42854" w:rsidRDefault="00C42854" w:rsidP="00C42854">
      <w:pPr>
        <w:pStyle w:val="TH"/>
      </w:pPr>
      <w:r>
        <w:rPr>
          <w:noProof/>
          <w:lang w:val="en-US"/>
        </w:rPr>
        <w:lastRenderedPageBreak/>
        <w:drawing>
          <wp:inline distT="0" distB="0" distL="0" distR="0" wp14:anchorId="2077587E" wp14:editId="4502EA94">
            <wp:extent cx="6120764" cy="2448305"/>
            <wp:effectExtent l="0" t="0" r="0" b="952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4" cy="24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969CA" w14:textId="46B9158B" w:rsidR="00C42854" w:rsidRDefault="00C42854" w:rsidP="00C42854">
      <w:pPr>
        <w:pStyle w:val="TF"/>
      </w:pPr>
      <w:bookmarkStart w:id="13" w:name="_Ref1955043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13</w:t>
      </w:r>
      <w:r>
        <w:fldChar w:fldCharType="end"/>
      </w:r>
      <w:bookmarkEnd w:id="13"/>
      <w:r>
        <w:t>: Results S-/N-MOS for TS103-4.0 vs. ES202 (</w:t>
      </w:r>
      <w:r w:rsidR="00287248">
        <w:t>S</w:t>
      </w:r>
      <w:r>
        <w:t>WB)</w:t>
      </w:r>
    </w:p>
    <w:p w14:paraId="1CAC4DD1" w14:textId="77777777" w:rsidR="00C42854" w:rsidRDefault="00C42854" w:rsidP="00C42854"/>
    <w:p w14:paraId="1931FFE7" w14:textId="77777777" w:rsidR="00C42854" w:rsidRDefault="00C42854" w:rsidP="00C42854">
      <w:pPr>
        <w:pStyle w:val="TH"/>
      </w:pPr>
      <w:r>
        <w:rPr>
          <w:noProof/>
          <w:lang w:val="en-US"/>
        </w:rPr>
        <w:drawing>
          <wp:inline distT="0" distB="0" distL="0" distR="0" wp14:anchorId="684B170E" wp14:editId="49833BE9">
            <wp:extent cx="6120761" cy="2448305"/>
            <wp:effectExtent l="0" t="0" r="0" b="952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1" cy="24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30481" w14:textId="5B036A05" w:rsidR="00C42854" w:rsidRDefault="00C42854" w:rsidP="00C42854">
      <w:pPr>
        <w:pStyle w:val="TF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14</w:t>
      </w:r>
      <w:r>
        <w:fldChar w:fldCharType="end"/>
      </w:r>
      <w:r>
        <w:t>: Results S-/N-MOS for TS103-4.1 vs. ES202 (</w:t>
      </w:r>
      <w:r w:rsidR="00287248">
        <w:t>S</w:t>
      </w:r>
      <w:r>
        <w:t>WB)</w:t>
      </w:r>
    </w:p>
    <w:p w14:paraId="76409C8E" w14:textId="77777777" w:rsidR="00C42854" w:rsidRDefault="00C42854" w:rsidP="00C42854"/>
    <w:p w14:paraId="27C2EFAB" w14:textId="77777777" w:rsidR="00C42854" w:rsidRDefault="00C42854" w:rsidP="00C42854">
      <w:pPr>
        <w:pStyle w:val="TH"/>
      </w:pPr>
      <w:r>
        <w:rPr>
          <w:noProof/>
          <w:lang w:val="en-US"/>
        </w:rPr>
        <w:drawing>
          <wp:inline distT="0" distB="0" distL="0" distR="0" wp14:anchorId="29064EE2" wp14:editId="11972899">
            <wp:extent cx="6120761" cy="2448305"/>
            <wp:effectExtent l="0" t="0" r="0" b="9525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1" cy="24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1452A" w14:textId="2367F8D8" w:rsidR="00C42854" w:rsidRDefault="00C42854" w:rsidP="00C42854">
      <w:pPr>
        <w:pStyle w:val="TF"/>
      </w:pPr>
      <w:bookmarkStart w:id="14" w:name="_Ref1955043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15</w:t>
      </w:r>
      <w:r>
        <w:fldChar w:fldCharType="end"/>
      </w:r>
      <w:bookmarkEnd w:id="14"/>
      <w:r>
        <w:t>: Results S-/N-MOS for TS103-8.0 vs. ES202 (</w:t>
      </w:r>
      <w:r w:rsidR="00287248">
        <w:t>S</w:t>
      </w:r>
      <w:r>
        <w:t>WB)</w:t>
      </w:r>
    </w:p>
    <w:p w14:paraId="143179EF" w14:textId="3F1E1317" w:rsidR="00693410" w:rsidRDefault="00693410" w:rsidP="00872B5B"/>
    <w:p w14:paraId="4EFC7AB8" w14:textId="02A8AD4D" w:rsidR="00732548" w:rsidRDefault="00732548" w:rsidP="00732548">
      <w:pPr>
        <w:pStyle w:val="berschrift3"/>
      </w:pPr>
      <w:r>
        <w:t>Results for all rooms and devices (average across noises)</w:t>
      </w:r>
    </w:p>
    <w:p w14:paraId="452A799B" w14:textId="187E7818" w:rsidR="00287248" w:rsidRDefault="00287248" w:rsidP="00287248">
      <w:r>
        <w:fldChar w:fldCharType="begin"/>
      </w:r>
      <w:r>
        <w:instrText xml:space="preserve"> REF _Ref19550311 \h </w:instrText>
      </w:r>
      <w:r>
        <w:fldChar w:fldCharType="separate"/>
      </w:r>
      <w:r>
        <w:t xml:space="preserve">Figure </w:t>
      </w:r>
      <w:r>
        <w:rPr>
          <w:noProof/>
        </w:rPr>
        <w:t>16</w:t>
      </w:r>
      <w:r>
        <w:fldChar w:fldCharType="end"/>
      </w:r>
      <w:r>
        <w:t xml:space="preserve"> to </w:t>
      </w:r>
      <w:r>
        <w:fldChar w:fldCharType="begin"/>
      </w:r>
      <w:r>
        <w:instrText xml:space="preserve"> REF _Ref19550312 \h </w:instrText>
      </w:r>
      <w:r>
        <w:fldChar w:fldCharType="separate"/>
      </w:r>
      <w:r>
        <w:t xml:space="preserve">Figure </w:t>
      </w:r>
      <w:r>
        <w:rPr>
          <w:noProof/>
        </w:rPr>
        <w:t>18</w:t>
      </w:r>
      <w:r>
        <w:fldChar w:fldCharType="end"/>
      </w:r>
      <w:r>
        <w:fldChar w:fldCharType="begin"/>
      </w:r>
      <w:r>
        <w:instrText xml:space="preserve"> REF _Ref19545984 \h </w:instrText>
      </w:r>
      <w:r>
        <w:fldChar w:fldCharType="separate"/>
      </w:r>
      <w:r>
        <w:fldChar w:fldCharType="end"/>
      </w:r>
      <w:r>
        <w:t xml:space="preserve"> provide the results averaged across the eight noise types for </w:t>
      </w:r>
      <w:r>
        <w:t>S</w:t>
      </w:r>
      <w:r>
        <w:t>WB mode. Each combination of device and room represents one dot in these scatter plots.</w:t>
      </w:r>
    </w:p>
    <w:p w14:paraId="1C0D09B7" w14:textId="77777777" w:rsidR="00287248" w:rsidRPr="00287248" w:rsidRDefault="00287248" w:rsidP="00287248"/>
    <w:p w14:paraId="4174D8E0" w14:textId="77777777" w:rsidR="00543138" w:rsidRDefault="00543138" w:rsidP="00543138">
      <w:pPr>
        <w:pStyle w:val="TH"/>
      </w:pPr>
      <w:r>
        <w:rPr>
          <w:noProof/>
          <w:lang w:val="en-US"/>
        </w:rPr>
        <w:drawing>
          <wp:inline distT="0" distB="0" distL="0" distR="0" wp14:anchorId="4B971BCA" wp14:editId="28099DDD">
            <wp:extent cx="6120761" cy="2448305"/>
            <wp:effectExtent l="0" t="0" r="0" b="9525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1" cy="24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0DF52" w14:textId="7CBA58E2" w:rsidR="00543138" w:rsidRDefault="00543138" w:rsidP="00543138">
      <w:pPr>
        <w:pStyle w:val="TF"/>
      </w:pPr>
      <w:bookmarkStart w:id="15" w:name="_Ref1955031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16</w:t>
      </w:r>
      <w:r>
        <w:fldChar w:fldCharType="end"/>
      </w:r>
      <w:bookmarkEnd w:id="15"/>
      <w:r>
        <w:t>: Average results S-/N-MOS for TS103-4.0 vs. ES202 (</w:t>
      </w:r>
      <w:r w:rsidR="00900B7A">
        <w:t>S</w:t>
      </w:r>
      <w:r>
        <w:t>WB)</w:t>
      </w:r>
    </w:p>
    <w:p w14:paraId="2E740D61" w14:textId="77777777" w:rsidR="00543138" w:rsidRDefault="00543138" w:rsidP="00543138">
      <w:pPr>
        <w:pStyle w:val="TH"/>
      </w:pPr>
      <w:r>
        <w:rPr>
          <w:noProof/>
          <w:lang w:val="en-US"/>
        </w:rPr>
        <w:drawing>
          <wp:inline distT="0" distB="0" distL="0" distR="0" wp14:anchorId="6BE1A9EA" wp14:editId="7E85E96D">
            <wp:extent cx="6120761" cy="2448304"/>
            <wp:effectExtent l="0" t="0" r="0" b="952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1" cy="2448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20BBE" w14:textId="3C1EC194" w:rsidR="00543138" w:rsidRDefault="00543138" w:rsidP="00543138">
      <w:pPr>
        <w:pStyle w:val="TF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17</w:t>
      </w:r>
      <w:r>
        <w:fldChar w:fldCharType="end"/>
      </w:r>
      <w:r>
        <w:t>: Average results S-/N-MOS for TS103-4.1 vs. ES202 (</w:t>
      </w:r>
      <w:r w:rsidR="00900B7A">
        <w:t>S</w:t>
      </w:r>
      <w:r>
        <w:t>WB)</w:t>
      </w:r>
    </w:p>
    <w:p w14:paraId="5BF95921" w14:textId="77777777" w:rsidR="00543138" w:rsidRDefault="00543138" w:rsidP="00543138">
      <w:pPr>
        <w:pStyle w:val="TH"/>
      </w:pPr>
      <w:r>
        <w:rPr>
          <w:noProof/>
          <w:lang w:val="en-US"/>
        </w:rPr>
        <w:lastRenderedPageBreak/>
        <w:drawing>
          <wp:inline distT="0" distB="0" distL="0" distR="0" wp14:anchorId="005D65E4" wp14:editId="515F27D1">
            <wp:extent cx="6120761" cy="2448304"/>
            <wp:effectExtent l="0" t="0" r="0" b="952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1" cy="2448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D306B" w14:textId="0D75ECF8" w:rsidR="00543138" w:rsidRDefault="00543138" w:rsidP="00543138">
      <w:pPr>
        <w:pStyle w:val="TF"/>
      </w:pPr>
      <w:bookmarkStart w:id="16" w:name="_Ref1955031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18</w:t>
      </w:r>
      <w:r>
        <w:fldChar w:fldCharType="end"/>
      </w:r>
      <w:bookmarkEnd w:id="16"/>
      <w:r>
        <w:t>: Average results S-/N-MOS for TS103-8.0 vs. ES202 (</w:t>
      </w:r>
      <w:r w:rsidR="00900B7A">
        <w:t>S</w:t>
      </w:r>
      <w:r>
        <w:t>WB)</w:t>
      </w:r>
    </w:p>
    <w:p w14:paraId="7FCF1F2F" w14:textId="77777777" w:rsidR="00693410" w:rsidRDefault="00693410" w:rsidP="00872B5B"/>
    <w:p w14:paraId="0B47022C" w14:textId="13CE83FC" w:rsidR="0053106F" w:rsidRDefault="0053106F" w:rsidP="0053106F">
      <w:pPr>
        <w:pStyle w:val="berschrift1"/>
      </w:pPr>
      <w:r>
        <w:t>Results for noise field simulation TS 103 224 (8-channel)</w:t>
      </w:r>
    </w:p>
    <w:p w14:paraId="4143FD73" w14:textId="1351CDD0" w:rsidR="0034646D" w:rsidRDefault="0034646D" w:rsidP="0034646D">
      <w:r>
        <w:t xml:space="preserve">As described in the test plan, also the equalization method based on eight-channel microphone array and eight loudspeakers according to ETSI TS 103 224 </w:t>
      </w:r>
      <w:sdt>
        <w:sdtPr>
          <w:id w:val="1824774368"/>
          <w:citation/>
        </w:sdtPr>
        <w:sdtEndPr/>
        <w:sdtContent>
          <w:r>
            <w:fldChar w:fldCharType="begin"/>
          </w:r>
          <w:r>
            <w:rPr>
              <w:lang w:val="de-DE"/>
            </w:rPr>
            <w:instrText xml:space="preserve"> CITATION 3PASSv3 \l 1031 </w:instrText>
          </w:r>
          <w:r>
            <w:fldChar w:fldCharType="separate"/>
          </w:r>
          <w:r w:rsidR="00287248" w:rsidRPr="00287248">
            <w:rPr>
              <w:noProof/>
              <w:lang w:val="de-DE"/>
            </w:rPr>
            <w:t>[3]</w:t>
          </w:r>
          <w:r>
            <w:fldChar w:fldCharType="end"/>
          </w:r>
        </w:sdtContent>
      </w:sdt>
      <w:r>
        <w:t xml:space="preserve"> were investigated in the round robin test (labelled as TS103-HS in the following). Since the noise sources used for this system are different from ES202, results averaged across noises might have a bias or offset.</w:t>
      </w:r>
    </w:p>
    <w:p w14:paraId="738BDC54" w14:textId="353E1C05" w:rsidR="0053106F" w:rsidRDefault="0053106F" w:rsidP="00872B5B"/>
    <w:p w14:paraId="1B4BEB2F" w14:textId="77777777" w:rsidR="00900B7A" w:rsidRDefault="00900B7A" w:rsidP="00900B7A">
      <w:pPr>
        <w:pStyle w:val="TH"/>
      </w:pPr>
      <w:r>
        <w:rPr>
          <w:noProof/>
          <w:lang w:val="en-US"/>
        </w:rPr>
        <w:drawing>
          <wp:inline distT="0" distB="0" distL="0" distR="0" wp14:anchorId="4B873E4F" wp14:editId="7B209969">
            <wp:extent cx="6120761" cy="2448304"/>
            <wp:effectExtent l="0" t="0" r="0" b="952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1" cy="2448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A3DC5" w14:textId="50E58884" w:rsidR="00900B7A" w:rsidRDefault="00900B7A" w:rsidP="00900B7A">
      <w:pPr>
        <w:pStyle w:val="TF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19</w:t>
      </w:r>
      <w:r>
        <w:fldChar w:fldCharType="end"/>
      </w:r>
      <w:r>
        <w:t>: Average results S-/N-MOS for TS103-HS vs. ES202 (NB)</w:t>
      </w:r>
    </w:p>
    <w:p w14:paraId="34708449" w14:textId="77777777" w:rsidR="00900B7A" w:rsidRDefault="00900B7A" w:rsidP="00900B7A">
      <w:pPr>
        <w:pStyle w:val="TH"/>
      </w:pPr>
      <w:r>
        <w:rPr>
          <w:noProof/>
          <w:lang w:val="en-US"/>
        </w:rPr>
        <w:lastRenderedPageBreak/>
        <w:drawing>
          <wp:inline distT="0" distB="0" distL="0" distR="0" wp14:anchorId="063791E9" wp14:editId="60B3E17E">
            <wp:extent cx="6120759" cy="2448304"/>
            <wp:effectExtent l="0" t="0" r="0" b="952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59" cy="2448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2AB86" w14:textId="78B07A09" w:rsidR="00900B7A" w:rsidRDefault="00900B7A" w:rsidP="00900B7A">
      <w:pPr>
        <w:pStyle w:val="TF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20</w:t>
      </w:r>
      <w:r>
        <w:fldChar w:fldCharType="end"/>
      </w:r>
      <w:r>
        <w:t>: Average results S-/N-MOS for TS103-HS vs. ES202 (WB)</w:t>
      </w:r>
    </w:p>
    <w:p w14:paraId="335BAE8B" w14:textId="6B974799" w:rsidR="00900B7A" w:rsidRDefault="00900B7A" w:rsidP="00900B7A">
      <w:pPr>
        <w:pStyle w:val="TF"/>
      </w:pPr>
      <w:r>
        <w:rPr>
          <w:noProof/>
          <w:lang w:val="en-US"/>
        </w:rPr>
        <w:drawing>
          <wp:inline distT="0" distB="0" distL="0" distR="0" wp14:anchorId="241AEEF4" wp14:editId="3FDC31E5">
            <wp:extent cx="6120759" cy="2448304"/>
            <wp:effectExtent l="0" t="0" r="0" b="952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 [NB] TS103-4.0 (all BGNs, all rooms)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59" cy="2448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3EA7A" w14:textId="2859B0C4" w:rsidR="00900B7A" w:rsidRDefault="00900B7A" w:rsidP="00900B7A">
      <w:pPr>
        <w:pStyle w:val="TF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7248">
        <w:rPr>
          <w:noProof/>
        </w:rPr>
        <w:t>21</w:t>
      </w:r>
      <w:r>
        <w:fldChar w:fldCharType="end"/>
      </w:r>
      <w:r>
        <w:t>: Average results S-/N-MOS for TS103-HS vs. ES202 (SWB)</w:t>
      </w:r>
    </w:p>
    <w:p w14:paraId="2AC5C50F" w14:textId="77777777" w:rsidR="0053106F" w:rsidRPr="006F2942" w:rsidRDefault="0053106F" w:rsidP="00872B5B"/>
    <w:p w14:paraId="43CEFFAD" w14:textId="6A32D23C" w:rsidR="0058584A" w:rsidRPr="006F2942" w:rsidRDefault="00B66879" w:rsidP="006537FB">
      <w:pPr>
        <w:pStyle w:val="berschrift1"/>
      </w:pPr>
      <w:r w:rsidRPr="006F2942">
        <w:t>Conclusion</w:t>
      </w:r>
      <w:r w:rsidR="001A1A86">
        <w:t>s</w:t>
      </w:r>
    </w:p>
    <w:p w14:paraId="4C147875" w14:textId="3DC7E5D0" w:rsidR="00C23692" w:rsidRDefault="001A1A86" w:rsidP="001A1A86">
      <w:pPr>
        <w:pStyle w:val="Listenabsatz"/>
        <w:numPr>
          <w:ilvl w:val="0"/>
          <w:numId w:val="11"/>
        </w:numPr>
      </w:pPr>
      <w:r>
        <w:t>The b</w:t>
      </w:r>
      <w:r w:rsidR="00693410">
        <w:t>inaural equalizations TS103-4.0 and TS103-4.1 provide almost identical results as ES202.</w:t>
      </w:r>
    </w:p>
    <w:p w14:paraId="5D01EFF4" w14:textId="77777777" w:rsidR="001A1A86" w:rsidRDefault="00543138" w:rsidP="00817AD6">
      <w:pPr>
        <w:pStyle w:val="Listenabsatz"/>
        <w:numPr>
          <w:ilvl w:val="0"/>
          <w:numId w:val="11"/>
        </w:numPr>
      </w:pPr>
      <w:r>
        <w:t>TS103-8.0 seems to provide too optimistic results compared with ES202,</w:t>
      </w:r>
      <w:r w:rsidRPr="00543138">
        <w:t xml:space="preserve"> </w:t>
      </w:r>
      <w:r>
        <w:t>TS103-4.0 and TS103-4.1.</w:t>
      </w:r>
    </w:p>
    <w:p w14:paraId="09979927" w14:textId="77777777" w:rsidR="001A1A86" w:rsidRDefault="00A841DE" w:rsidP="001A1A86">
      <w:pPr>
        <w:pStyle w:val="Listenabsatz"/>
        <w:numPr>
          <w:ilvl w:val="0"/>
          <w:numId w:val="11"/>
        </w:numPr>
      </w:pPr>
      <w:r>
        <w:t>TS103-HS:</w:t>
      </w:r>
    </w:p>
    <w:p w14:paraId="5B385CF5" w14:textId="4231BFCB" w:rsidR="001A1A86" w:rsidRDefault="00A841DE" w:rsidP="001A1A86">
      <w:pPr>
        <w:pStyle w:val="Listenabsatz"/>
        <w:numPr>
          <w:ilvl w:val="0"/>
          <w:numId w:val="11"/>
        </w:numPr>
      </w:pPr>
      <w:r>
        <w:t>Rank order for S-MOS maintained compared to ES202 (NB, WB, SWB)</w:t>
      </w:r>
    </w:p>
    <w:p w14:paraId="6C2EDE5A" w14:textId="77777777" w:rsidR="001A1A86" w:rsidRDefault="00A841DE" w:rsidP="001A1A86">
      <w:pPr>
        <w:pStyle w:val="Listenabsatz"/>
        <w:numPr>
          <w:ilvl w:val="1"/>
          <w:numId w:val="11"/>
        </w:numPr>
      </w:pPr>
      <w:r>
        <w:t>NB mode:</w:t>
      </w:r>
    </w:p>
    <w:p w14:paraId="32EAD481" w14:textId="77777777" w:rsidR="001A1A86" w:rsidRDefault="00A841DE" w:rsidP="001A1A86">
      <w:pPr>
        <w:pStyle w:val="Listenabsatz"/>
        <w:numPr>
          <w:ilvl w:val="2"/>
          <w:numId w:val="11"/>
        </w:numPr>
      </w:pPr>
      <w:r>
        <w:t>Significant bias/shift for S-MOS in NB</w:t>
      </w:r>
    </w:p>
    <w:p w14:paraId="2D05AFDC" w14:textId="77777777" w:rsidR="001A1A86" w:rsidRDefault="00A841DE" w:rsidP="001A1A86">
      <w:pPr>
        <w:pStyle w:val="Listenabsatz"/>
        <w:numPr>
          <w:ilvl w:val="2"/>
          <w:numId w:val="11"/>
        </w:numPr>
      </w:pPr>
      <w:r>
        <w:t>Slight bias for N-MOS</w:t>
      </w:r>
    </w:p>
    <w:p w14:paraId="29F98338" w14:textId="77777777" w:rsidR="001A1A86" w:rsidRDefault="001A1A86" w:rsidP="001A1A86">
      <w:pPr>
        <w:pStyle w:val="Listenabsatz"/>
        <w:numPr>
          <w:ilvl w:val="1"/>
          <w:numId w:val="11"/>
        </w:numPr>
      </w:pPr>
      <w:r>
        <w:t>WB mode:</w:t>
      </w:r>
    </w:p>
    <w:p w14:paraId="76E1E658" w14:textId="77777777" w:rsidR="001A1A86" w:rsidRDefault="00A841DE" w:rsidP="001A1A86">
      <w:pPr>
        <w:pStyle w:val="Listenabsatz"/>
        <w:numPr>
          <w:ilvl w:val="2"/>
          <w:numId w:val="11"/>
        </w:numPr>
      </w:pPr>
      <w:r>
        <w:t>Slight bias for S-MOS</w:t>
      </w:r>
    </w:p>
    <w:p w14:paraId="57483A75" w14:textId="77777777" w:rsidR="001A1A86" w:rsidRDefault="00A841DE" w:rsidP="001A1A86">
      <w:pPr>
        <w:pStyle w:val="Listenabsatz"/>
        <w:numPr>
          <w:ilvl w:val="2"/>
          <w:numId w:val="11"/>
        </w:numPr>
      </w:pPr>
      <w:r>
        <w:t>Almost free of bias for N-MOS</w:t>
      </w:r>
    </w:p>
    <w:p w14:paraId="342CB471" w14:textId="77777777" w:rsidR="001A1A86" w:rsidRDefault="00A841DE" w:rsidP="001A1A86">
      <w:pPr>
        <w:pStyle w:val="Listenabsatz"/>
        <w:numPr>
          <w:ilvl w:val="1"/>
          <w:numId w:val="11"/>
        </w:numPr>
      </w:pPr>
      <w:r>
        <w:t>SWB:</w:t>
      </w:r>
    </w:p>
    <w:p w14:paraId="005E79FE" w14:textId="77777777" w:rsidR="001A1A86" w:rsidRDefault="00A841DE" w:rsidP="001A1A86">
      <w:pPr>
        <w:pStyle w:val="Listenabsatz"/>
        <w:numPr>
          <w:ilvl w:val="2"/>
          <w:numId w:val="11"/>
        </w:numPr>
      </w:pPr>
      <w:r>
        <w:t>Almost identical measure, only very slight bias in S- and N-MOS</w:t>
      </w:r>
    </w:p>
    <w:p w14:paraId="5BDBCF3A" w14:textId="4C414E1D" w:rsidR="001A1A86" w:rsidRPr="006F2942" w:rsidRDefault="001A1A86" w:rsidP="001A1A86">
      <w:pPr>
        <w:pStyle w:val="Listenabsatz"/>
        <w:numPr>
          <w:ilvl w:val="0"/>
          <w:numId w:val="11"/>
        </w:numPr>
      </w:pPr>
      <w:bookmarkStart w:id="17" w:name="_GoBack"/>
      <w:bookmarkEnd w:id="17"/>
      <w:r>
        <w:t>Variance for each method and outliers have to be analysed more in detail until SA4#106.</w:t>
      </w:r>
    </w:p>
    <w:p w14:paraId="306CFEED" w14:textId="77777777" w:rsidR="001A1A86" w:rsidRDefault="001A1A86" w:rsidP="001A1A86"/>
    <w:p w14:paraId="00BF9EEE" w14:textId="15146FDF" w:rsidR="00C23692" w:rsidRPr="006F2942" w:rsidRDefault="00C23692" w:rsidP="00817AD6">
      <w:r w:rsidRPr="006F2942">
        <w:br w:type="page"/>
      </w:r>
    </w:p>
    <w:p w14:paraId="1B4877FA" w14:textId="77777777" w:rsidR="0054510B" w:rsidRPr="006F2942" w:rsidRDefault="0054510B" w:rsidP="006537FB">
      <w:pPr>
        <w:pStyle w:val="berschrift1"/>
      </w:pPr>
      <w:r w:rsidRPr="006F2942">
        <w:lastRenderedPageBreak/>
        <w:t>References</w:t>
      </w:r>
    </w:p>
    <w:p w14:paraId="490A7CA7" w14:textId="77777777" w:rsidR="00287248" w:rsidRDefault="0054510B" w:rsidP="001F199C">
      <w:pPr>
        <w:rPr>
          <w:rFonts w:ascii="CG Times (WN)" w:hAnsi="CG Times (WN)"/>
          <w:noProof/>
          <w:lang w:val="en-US"/>
        </w:rPr>
      </w:pPr>
      <w:r w:rsidRPr="006F2942">
        <w:fldChar w:fldCharType="begin"/>
      </w:r>
      <w:r w:rsidRPr="006F2942">
        <w:instrText xml:space="preserve"> BIBLIOGRAPHY  \l 1031 </w:instrText>
      </w:r>
      <w:r w:rsidRPr="006F2942">
        <w:fldChar w:fldCharType="separate"/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9"/>
        <w:gridCol w:w="9230"/>
      </w:tblGrid>
      <w:tr w:rsidR="00287248" w14:paraId="40794C02" w14:textId="77777777">
        <w:trPr>
          <w:divId w:val="878055794"/>
          <w:tblCellSpacing w:w="15" w:type="dxa"/>
        </w:trPr>
        <w:tc>
          <w:tcPr>
            <w:tcW w:w="50" w:type="pct"/>
            <w:hideMark/>
          </w:tcPr>
          <w:p w14:paraId="52CBDA7A" w14:textId="35E5B982" w:rsidR="00287248" w:rsidRDefault="00287248">
            <w:pPr>
              <w:pStyle w:val="Literaturverzeichnis"/>
              <w:rPr>
                <w:noProof/>
                <w:sz w:val="24"/>
                <w:szCs w:val="24"/>
                <w:lang w:val="de-DE"/>
              </w:rPr>
            </w:pPr>
            <w:r>
              <w:rPr>
                <w:noProof/>
                <w:lang w:val="de-DE"/>
              </w:rPr>
              <w:t xml:space="preserve">[1] </w:t>
            </w:r>
          </w:p>
        </w:tc>
        <w:tc>
          <w:tcPr>
            <w:tcW w:w="0" w:type="auto"/>
            <w:hideMark/>
          </w:tcPr>
          <w:p w14:paraId="71896F21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>ETSI ES 202 396-1 v1.7.1, „Speech Processing, Transmission and Quality Aspects (STQ); Speech quality performance,“ 10/2017.</w:t>
            </w:r>
          </w:p>
        </w:tc>
      </w:tr>
      <w:tr w:rsidR="00287248" w14:paraId="32AA33CB" w14:textId="77777777">
        <w:trPr>
          <w:divId w:val="878055794"/>
          <w:tblCellSpacing w:w="15" w:type="dxa"/>
        </w:trPr>
        <w:tc>
          <w:tcPr>
            <w:tcW w:w="50" w:type="pct"/>
            <w:hideMark/>
          </w:tcPr>
          <w:p w14:paraId="0865CEDC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[2] </w:t>
            </w:r>
          </w:p>
        </w:tc>
        <w:tc>
          <w:tcPr>
            <w:tcW w:w="0" w:type="auto"/>
            <w:hideMark/>
          </w:tcPr>
          <w:p w14:paraId="44BD7123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>3GPP S4-190683, „Test plan for a Round-Robin-Test - comparison of noise field simulations for handset mode v0.2,“ HEAD acoustics GmbH, Intel, Cork, Ireland, 05 July 2019.</w:t>
            </w:r>
          </w:p>
        </w:tc>
      </w:tr>
      <w:tr w:rsidR="00287248" w14:paraId="4F846DE6" w14:textId="77777777">
        <w:trPr>
          <w:divId w:val="878055794"/>
          <w:tblCellSpacing w:w="15" w:type="dxa"/>
        </w:trPr>
        <w:tc>
          <w:tcPr>
            <w:tcW w:w="50" w:type="pct"/>
            <w:hideMark/>
          </w:tcPr>
          <w:p w14:paraId="4691B1B0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[3] </w:t>
            </w:r>
          </w:p>
        </w:tc>
        <w:tc>
          <w:tcPr>
            <w:tcW w:w="0" w:type="auto"/>
            <w:hideMark/>
          </w:tcPr>
          <w:p w14:paraId="5E5A7697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ETSI TS 103 224 v1.3.1, „Speech and multimedia Transmission Quality (STQ);. A sound field reproduction method for terminal testing including a background noise database,“ 07/2017. </w:t>
            </w:r>
          </w:p>
        </w:tc>
      </w:tr>
      <w:tr w:rsidR="00287248" w14:paraId="6120B075" w14:textId="77777777">
        <w:trPr>
          <w:divId w:val="878055794"/>
          <w:tblCellSpacing w:w="15" w:type="dxa"/>
        </w:trPr>
        <w:tc>
          <w:tcPr>
            <w:tcW w:w="50" w:type="pct"/>
            <w:hideMark/>
          </w:tcPr>
          <w:p w14:paraId="2678F1BD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[4] </w:t>
            </w:r>
          </w:p>
        </w:tc>
        <w:tc>
          <w:tcPr>
            <w:tcW w:w="0" w:type="auto"/>
            <w:hideMark/>
          </w:tcPr>
          <w:p w14:paraId="08DEA9B1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3GPP TR 26.921, „Investigations on ambient noise reproduction systems for acoustic testing of terminals,“ in </w:t>
            </w:r>
            <w:r>
              <w:rPr>
                <w:i/>
                <w:iCs/>
                <w:noProof/>
                <w:lang w:val="de-DE"/>
              </w:rPr>
              <w:t>Release-16</w:t>
            </w:r>
            <w:r>
              <w:rPr>
                <w:noProof/>
                <w:lang w:val="de-DE"/>
              </w:rPr>
              <w:t xml:space="preserve">. </w:t>
            </w:r>
          </w:p>
        </w:tc>
      </w:tr>
      <w:tr w:rsidR="00287248" w14:paraId="743ABD56" w14:textId="77777777">
        <w:trPr>
          <w:divId w:val="878055794"/>
          <w:tblCellSpacing w:w="15" w:type="dxa"/>
        </w:trPr>
        <w:tc>
          <w:tcPr>
            <w:tcW w:w="50" w:type="pct"/>
            <w:hideMark/>
          </w:tcPr>
          <w:p w14:paraId="3E1E6B72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[5] </w:t>
            </w:r>
          </w:p>
        </w:tc>
        <w:tc>
          <w:tcPr>
            <w:tcW w:w="0" w:type="auto"/>
            <w:hideMark/>
          </w:tcPr>
          <w:p w14:paraId="300CC051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>3GPP S4-190954, „Improved description of labs participating in RR-Test,“ HEAD acoustics GmbH, Intel, Ljubljana, Slovenia, 16 August 2019.</w:t>
            </w:r>
          </w:p>
        </w:tc>
      </w:tr>
      <w:tr w:rsidR="00287248" w14:paraId="318B3E01" w14:textId="77777777">
        <w:trPr>
          <w:divId w:val="878055794"/>
          <w:tblCellSpacing w:w="15" w:type="dxa"/>
        </w:trPr>
        <w:tc>
          <w:tcPr>
            <w:tcW w:w="50" w:type="pct"/>
            <w:hideMark/>
          </w:tcPr>
          <w:p w14:paraId="0C7E8B40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[6] </w:t>
            </w:r>
          </w:p>
        </w:tc>
        <w:tc>
          <w:tcPr>
            <w:tcW w:w="0" w:type="auto"/>
            <w:hideMark/>
          </w:tcPr>
          <w:p w14:paraId="6DB0C53A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>3GPP S4-190554, „LS on Round-robin test plan for FS_AnTEM (To: CTIA),“ TSG SA WG4, Newport Beach, USA, 17 April 2019.</w:t>
            </w:r>
          </w:p>
        </w:tc>
      </w:tr>
      <w:tr w:rsidR="00287248" w14:paraId="21ED2F31" w14:textId="77777777">
        <w:trPr>
          <w:divId w:val="878055794"/>
          <w:tblCellSpacing w:w="15" w:type="dxa"/>
        </w:trPr>
        <w:tc>
          <w:tcPr>
            <w:tcW w:w="50" w:type="pct"/>
            <w:hideMark/>
          </w:tcPr>
          <w:p w14:paraId="45D6709F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[7] </w:t>
            </w:r>
          </w:p>
        </w:tc>
        <w:tc>
          <w:tcPr>
            <w:tcW w:w="0" w:type="auto"/>
            <w:hideMark/>
          </w:tcPr>
          <w:p w14:paraId="4EAB6FCF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3GPP TS 26.132, „Speech and video telephony terminal acoustic test specification,“ Release 16.0.0. </w:t>
            </w:r>
          </w:p>
        </w:tc>
      </w:tr>
      <w:tr w:rsidR="00287248" w14:paraId="07D11E18" w14:textId="77777777">
        <w:trPr>
          <w:divId w:val="878055794"/>
          <w:tblCellSpacing w:w="15" w:type="dxa"/>
        </w:trPr>
        <w:tc>
          <w:tcPr>
            <w:tcW w:w="50" w:type="pct"/>
            <w:hideMark/>
          </w:tcPr>
          <w:p w14:paraId="23384039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[8] </w:t>
            </w:r>
          </w:p>
        </w:tc>
        <w:tc>
          <w:tcPr>
            <w:tcW w:w="0" w:type="auto"/>
            <w:hideMark/>
          </w:tcPr>
          <w:p w14:paraId="400480E1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>3GPP S4-181500, „New SID on ambient noise test methodology for evaluation of acoustic UE performance (FS_ANTeM),“ HEAD acoustics GmbH, Qualcomm Incorporated, Deutsche Telekom AG, Intel, HuaWei Technologies Co., Ltd, Busan, South Korea, 25 November 2018.</w:t>
            </w:r>
          </w:p>
        </w:tc>
      </w:tr>
      <w:tr w:rsidR="00287248" w14:paraId="66C2855A" w14:textId="77777777">
        <w:trPr>
          <w:divId w:val="878055794"/>
          <w:tblCellSpacing w:w="15" w:type="dxa"/>
        </w:trPr>
        <w:tc>
          <w:tcPr>
            <w:tcW w:w="50" w:type="pct"/>
            <w:hideMark/>
          </w:tcPr>
          <w:p w14:paraId="7C7C36D6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[9] </w:t>
            </w:r>
          </w:p>
        </w:tc>
        <w:tc>
          <w:tcPr>
            <w:tcW w:w="0" w:type="auto"/>
            <w:hideMark/>
          </w:tcPr>
          <w:p w14:paraId="4450B1D1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3GPP TS 26.131, „Terminal acoustic characteristics for telephony; Requirements,“ Release 16.0.0. </w:t>
            </w:r>
          </w:p>
        </w:tc>
      </w:tr>
      <w:tr w:rsidR="00287248" w14:paraId="29F3597F" w14:textId="77777777">
        <w:trPr>
          <w:divId w:val="878055794"/>
          <w:tblCellSpacing w:w="15" w:type="dxa"/>
        </w:trPr>
        <w:tc>
          <w:tcPr>
            <w:tcW w:w="50" w:type="pct"/>
            <w:hideMark/>
          </w:tcPr>
          <w:p w14:paraId="4F82B326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[10] </w:t>
            </w:r>
          </w:p>
        </w:tc>
        <w:tc>
          <w:tcPr>
            <w:tcW w:w="0" w:type="auto"/>
            <w:hideMark/>
          </w:tcPr>
          <w:p w14:paraId="641F9065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ETSI TS 103 106 v1.3.1, „Speech quality performance in the presence of background noise: Background noise transmission for mobile terminals-objective test methods,“ 04/2014. </w:t>
            </w:r>
          </w:p>
        </w:tc>
      </w:tr>
      <w:tr w:rsidR="00287248" w14:paraId="6A622D7C" w14:textId="77777777">
        <w:trPr>
          <w:divId w:val="878055794"/>
          <w:tblCellSpacing w:w="15" w:type="dxa"/>
        </w:trPr>
        <w:tc>
          <w:tcPr>
            <w:tcW w:w="50" w:type="pct"/>
            <w:hideMark/>
          </w:tcPr>
          <w:p w14:paraId="77BD18B4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[11] </w:t>
            </w:r>
          </w:p>
        </w:tc>
        <w:tc>
          <w:tcPr>
            <w:tcW w:w="0" w:type="auto"/>
            <w:hideMark/>
          </w:tcPr>
          <w:p w14:paraId="2C699ABE" w14:textId="77777777" w:rsidR="00287248" w:rsidRDefault="00287248">
            <w:pPr>
              <w:pStyle w:val="Literaturverzeichnis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ETSI TS 103 281 v1.2.1, „Speech quality in the presence of background noise: Objective test methods for super-wideband and fullband terminals,“ 01/2018. </w:t>
            </w:r>
          </w:p>
        </w:tc>
      </w:tr>
    </w:tbl>
    <w:p w14:paraId="5377CC4E" w14:textId="77777777" w:rsidR="00287248" w:rsidRDefault="00287248">
      <w:pPr>
        <w:divId w:val="878055794"/>
        <w:rPr>
          <w:noProof/>
        </w:rPr>
      </w:pPr>
    </w:p>
    <w:p w14:paraId="36C13C87" w14:textId="77777777" w:rsidR="0054510B" w:rsidRPr="006F2942" w:rsidRDefault="0054510B" w:rsidP="001F199C">
      <w:r w:rsidRPr="006F2942">
        <w:fldChar w:fldCharType="end"/>
      </w:r>
    </w:p>
    <w:sectPr w:rsidR="0054510B" w:rsidRPr="006F2942">
      <w:headerReference w:type="even" r:id="rId29"/>
      <w:headerReference w:type="default" r:id="rId30"/>
      <w:footerReference w:type="default" r:id="rId3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BD2AE1" w14:textId="77777777" w:rsidR="00FF66D9" w:rsidRDefault="00FF66D9">
      <w:pPr>
        <w:spacing w:after="0"/>
      </w:pPr>
      <w:r>
        <w:separator/>
      </w:r>
    </w:p>
  </w:endnote>
  <w:endnote w:type="continuationSeparator" w:id="0">
    <w:p w14:paraId="6E9D2C20" w14:textId="77777777" w:rsidR="00FF66D9" w:rsidRDefault="00FF66D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4B0B7C" w14:textId="4D9BA153" w:rsidR="0052606B" w:rsidRPr="00DA7FD6" w:rsidRDefault="0052606B" w:rsidP="00DA7FD6">
    <w:pPr>
      <w:widowControl w:val="0"/>
      <w:tabs>
        <w:tab w:val="center" w:pos="4320"/>
        <w:tab w:val="right" w:pos="9360"/>
      </w:tabs>
      <w:overflowPunct/>
      <w:autoSpaceDE/>
      <w:autoSpaceDN/>
      <w:adjustRightInd/>
      <w:spacing w:after="0" w:line="240" w:lineRule="atLeast"/>
      <w:jc w:val="right"/>
      <w:textAlignment w:val="auto"/>
      <w:rPr>
        <w:rFonts w:ascii="Arial" w:eastAsia="SimSun" w:hAnsi="Arial"/>
        <w:sz w:val="18"/>
      </w:rPr>
    </w:pPr>
    <w:r w:rsidRPr="00DA7FD6">
      <w:rPr>
        <w:rFonts w:ascii="Arial" w:eastAsia="SimSun" w:hAnsi="Arial"/>
        <w:b/>
        <w:sz w:val="18"/>
      </w:rPr>
      <w:t xml:space="preserve">Page: </w:t>
    </w:r>
    <w:r w:rsidRPr="00DA7FD6">
      <w:rPr>
        <w:rFonts w:ascii="Arial" w:eastAsia="SimSun" w:hAnsi="Arial"/>
        <w:b/>
        <w:sz w:val="18"/>
      </w:rPr>
      <w:fldChar w:fldCharType="begin"/>
    </w:r>
    <w:r w:rsidRPr="00DA7FD6">
      <w:rPr>
        <w:rFonts w:ascii="Arial" w:eastAsia="SimSun" w:hAnsi="Arial"/>
        <w:b/>
        <w:sz w:val="18"/>
      </w:rPr>
      <w:instrText xml:space="preserve"> PAGE </w:instrText>
    </w:r>
    <w:r w:rsidRPr="00DA7FD6">
      <w:rPr>
        <w:rFonts w:ascii="Arial" w:eastAsia="SimSun" w:hAnsi="Arial"/>
        <w:b/>
        <w:sz w:val="18"/>
      </w:rPr>
      <w:fldChar w:fldCharType="separate"/>
    </w:r>
    <w:r w:rsidR="001A1A86">
      <w:rPr>
        <w:rFonts w:ascii="Arial" w:eastAsia="SimSun" w:hAnsi="Arial"/>
        <w:b/>
        <w:noProof/>
        <w:sz w:val="18"/>
      </w:rPr>
      <w:t>13</w:t>
    </w:r>
    <w:r w:rsidRPr="00DA7FD6">
      <w:rPr>
        <w:rFonts w:ascii="Arial" w:eastAsia="SimSun" w:hAnsi="Arial"/>
        <w:b/>
        <w:sz w:val="18"/>
      </w:rPr>
      <w:fldChar w:fldCharType="end"/>
    </w:r>
    <w:r w:rsidRPr="00DA7FD6">
      <w:rPr>
        <w:rFonts w:ascii="Arial" w:eastAsia="SimSun" w:hAnsi="Arial"/>
        <w:b/>
        <w:sz w:val="18"/>
      </w:rPr>
      <w:t>/</w:t>
    </w:r>
    <w:r w:rsidRPr="00DA7FD6">
      <w:rPr>
        <w:rFonts w:ascii="Arial" w:eastAsia="SimSun" w:hAnsi="Arial"/>
        <w:b/>
        <w:sz w:val="18"/>
      </w:rPr>
      <w:fldChar w:fldCharType="begin"/>
    </w:r>
    <w:r w:rsidRPr="00DA7FD6">
      <w:rPr>
        <w:rFonts w:ascii="Arial" w:eastAsia="SimSun" w:hAnsi="Arial"/>
        <w:b/>
        <w:sz w:val="18"/>
      </w:rPr>
      <w:instrText xml:space="preserve"> NUMPAGES </w:instrText>
    </w:r>
    <w:r w:rsidRPr="00DA7FD6">
      <w:rPr>
        <w:rFonts w:ascii="Arial" w:eastAsia="SimSun" w:hAnsi="Arial"/>
        <w:b/>
        <w:sz w:val="18"/>
      </w:rPr>
      <w:fldChar w:fldCharType="separate"/>
    </w:r>
    <w:r w:rsidR="001A1A86">
      <w:rPr>
        <w:rFonts w:ascii="Arial" w:eastAsia="SimSun" w:hAnsi="Arial"/>
        <w:b/>
        <w:noProof/>
        <w:sz w:val="18"/>
      </w:rPr>
      <w:t>14</w:t>
    </w:r>
    <w:r w:rsidRPr="00DA7FD6">
      <w:rPr>
        <w:rFonts w:ascii="Arial" w:eastAsia="SimSun" w:hAnsi="Arial"/>
        <w:b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0E1CA9" w14:textId="77777777" w:rsidR="00FF66D9" w:rsidRDefault="00FF66D9">
      <w:pPr>
        <w:spacing w:after="0"/>
      </w:pPr>
      <w:r>
        <w:separator/>
      </w:r>
    </w:p>
  </w:footnote>
  <w:footnote w:type="continuationSeparator" w:id="0">
    <w:p w14:paraId="17DFF0BE" w14:textId="77777777" w:rsidR="00FF66D9" w:rsidRDefault="00FF66D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425DB9" w14:textId="77777777" w:rsidR="0052606B" w:rsidRDefault="0052606B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E233B8" w14:textId="51A300D7" w:rsidR="0052606B" w:rsidRDefault="0052606B" w:rsidP="00DA7FD6">
    <w:pPr>
      <w:widowControl w:val="0"/>
      <w:tabs>
        <w:tab w:val="right" w:pos="9360"/>
      </w:tabs>
      <w:overflowPunct/>
      <w:autoSpaceDE/>
      <w:autoSpaceDN/>
      <w:adjustRightInd/>
      <w:spacing w:after="0" w:line="240" w:lineRule="atLeast"/>
      <w:textAlignment w:val="auto"/>
      <w:rPr>
        <w:rFonts w:ascii="Arial" w:eastAsia="SimSun" w:hAnsi="Arial" w:cs="Arial"/>
        <w:b/>
        <w:i/>
        <w:sz w:val="28"/>
        <w:szCs w:val="28"/>
      </w:rPr>
    </w:pPr>
    <w:r w:rsidRPr="00DA7FD6">
      <w:rPr>
        <w:rFonts w:ascii="Arial" w:eastAsia="SimSun" w:hAnsi="Arial" w:cs="Arial"/>
        <w:sz w:val="22"/>
        <w:lang w:val="en-US"/>
      </w:rPr>
      <w:t>TSG SA4</w:t>
    </w:r>
    <w:r>
      <w:rPr>
        <w:rFonts w:ascii="Arial" w:eastAsia="SimSun" w:hAnsi="Arial" w:cs="Arial"/>
        <w:sz w:val="22"/>
        <w:lang w:val="en-US"/>
      </w:rPr>
      <w:t xml:space="preserve"> SQ telco</w:t>
    </w:r>
    <w:r w:rsidRPr="00DA7FD6">
      <w:rPr>
        <w:rFonts w:ascii="Arial" w:eastAsia="SimSun" w:hAnsi="Arial" w:cs="Arial"/>
        <w:b/>
        <w:i/>
      </w:rPr>
      <w:tab/>
    </w:r>
    <w:r w:rsidRPr="00572FD6">
      <w:rPr>
        <w:rFonts w:ascii="Arial" w:eastAsia="SimSun" w:hAnsi="Arial" w:cs="Arial"/>
        <w:b/>
        <w:i/>
        <w:sz w:val="28"/>
        <w:szCs w:val="28"/>
      </w:rPr>
      <w:t>S4</w:t>
    </w:r>
    <w:r>
      <w:rPr>
        <w:rFonts w:ascii="Arial" w:eastAsia="SimSun" w:hAnsi="Arial" w:cs="Arial"/>
        <w:b/>
        <w:i/>
        <w:sz w:val="28"/>
        <w:szCs w:val="28"/>
      </w:rPr>
      <w:t>-AHQ142</w:t>
    </w:r>
  </w:p>
  <w:p w14:paraId="2CE6DD22" w14:textId="1FE25A19" w:rsidR="0052606B" w:rsidRPr="00DA7FD6" w:rsidRDefault="0052606B" w:rsidP="00DA7FD6">
    <w:pPr>
      <w:widowControl w:val="0"/>
      <w:tabs>
        <w:tab w:val="right" w:pos="9360"/>
      </w:tabs>
      <w:overflowPunct/>
      <w:autoSpaceDE/>
      <w:autoSpaceDN/>
      <w:adjustRightInd/>
      <w:spacing w:after="0" w:line="240" w:lineRule="atLeast"/>
      <w:textAlignment w:val="auto"/>
    </w:pPr>
    <w:r>
      <w:rPr>
        <w:rFonts w:ascii="Arial" w:eastAsia="SimSun" w:hAnsi="Arial" w:cs="Arial"/>
        <w:sz w:val="22"/>
        <w:lang w:val="en-US"/>
      </w:rPr>
      <w:t>17 September</w:t>
    </w:r>
    <w:r w:rsidRPr="00DA7FD6">
      <w:rPr>
        <w:rFonts w:ascii="Arial" w:eastAsia="SimSun" w:hAnsi="Arial" w:cs="Arial"/>
        <w:sz w:val="22"/>
        <w:lang w:val="en-US"/>
      </w:rPr>
      <w:t xml:space="preserve"> 2019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0A3E1A"/>
    <w:multiLevelType w:val="hybridMultilevel"/>
    <w:tmpl w:val="4BD0D0E2"/>
    <w:lvl w:ilvl="0" w:tplc="297288C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68223D"/>
    <w:multiLevelType w:val="hybridMultilevel"/>
    <w:tmpl w:val="59FCA3F8"/>
    <w:lvl w:ilvl="0" w:tplc="BB60EF5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B52059"/>
    <w:multiLevelType w:val="hybridMultilevel"/>
    <w:tmpl w:val="44F6DE92"/>
    <w:lvl w:ilvl="0" w:tplc="451A79C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976F54"/>
    <w:multiLevelType w:val="hybridMultilevel"/>
    <w:tmpl w:val="F014B12C"/>
    <w:lvl w:ilvl="0" w:tplc="D330924C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0B271C"/>
    <w:multiLevelType w:val="hybridMultilevel"/>
    <w:tmpl w:val="94B2FC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C7737B"/>
    <w:multiLevelType w:val="hybridMultilevel"/>
    <w:tmpl w:val="225A28D6"/>
    <w:lvl w:ilvl="0" w:tplc="D330924C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634730"/>
    <w:multiLevelType w:val="hybridMultilevel"/>
    <w:tmpl w:val="F17221A2"/>
    <w:lvl w:ilvl="0" w:tplc="D330924C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163B1D"/>
    <w:multiLevelType w:val="multilevel"/>
    <w:tmpl w:val="0407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5369216E"/>
    <w:multiLevelType w:val="hybridMultilevel"/>
    <w:tmpl w:val="68142908"/>
    <w:lvl w:ilvl="0" w:tplc="04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9" w15:restartNumberingAfterBreak="0">
    <w:nsid w:val="7AE62B7D"/>
    <w:multiLevelType w:val="hybridMultilevel"/>
    <w:tmpl w:val="02D29A62"/>
    <w:lvl w:ilvl="0" w:tplc="D330924C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BB656D8"/>
    <w:multiLevelType w:val="hybridMultilevel"/>
    <w:tmpl w:val="EDBCE00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"/>
  </w:num>
  <w:num w:numId="3">
    <w:abstractNumId w:val="6"/>
  </w:num>
  <w:num w:numId="4">
    <w:abstractNumId w:val="2"/>
  </w:num>
  <w:num w:numId="5">
    <w:abstractNumId w:val="9"/>
  </w:num>
  <w:num w:numId="6">
    <w:abstractNumId w:val="3"/>
  </w:num>
  <w:num w:numId="7">
    <w:abstractNumId w:val="5"/>
  </w:num>
  <w:num w:numId="8">
    <w:abstractNumId w:val="7"/>
  </w:num>
  <w:num w:numId="9">
    <w:abstractNumId w:val="7"/>
  </w:num>
  <w:num w:numId="10">
    <w:abstractNumId w:val="4"/>
  </w:num>
  <w:num w:numId="11">
    <w:abstractNumId w:val="0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intFractionalCharacterWidth/>
  <w:hideSpellingErrors/>
  <w:activeWritingStyle w:appName="MSWord" w:lang="de-DE" w:vendorID="64" w:dllVersion="6" w:nlCheck="1" w:checkStyle="0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attachedTemplate r:id="rId1"/>
  <w:linkStyles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7FD6"/>
    <w:rsid w:val="000035D1"/>
    <w:rsid w:val="00014255"/>
    <w:rsid w:val="00015FB8"/>
    <w:rsid w:val="00053950"/>
    <w:rsid w:val="00063308"/>
    <w:rsid w:val="00085F8D"/>
    <w:rsid w:val="0011336B"/>
    <w:rsid w:val="00124A5E"/>
    <w:rsid w:val="001349FC"/>
    <w:rsid w:val="001602A2"/>
    <w:rsid w:val="001A1A86"/>
    <w:rsid w:val="001C6466"/>
    <w:rsid w:val="001E5185"/>
    <w:rsid w:val="001F199C"/>
    <w:rsid w:val="0021176B"/>
    <w:rsid w:val="00251B65"/>
    <w:rsid w:val="002569B2"/>
    <w:rsid w:val="00261FA5"/>
    <w:rsid w:val="00263592"/>
    <w:rsid w:val="00267C3D"/>
    <w:rsid w:val="00287248"/>
    <w:rsid w:val="002F7CA8"/>
    <w:rsid w:val="0034646D"/>
    <w:rsid w:val="003509C8"/>
    <w:rsid w:val="00397184"/>
    <w:rsid w:val="003A2C08"/>
    <w:rsid w:val="003C350F"/>
    <w:rsid w:val="004111EB"/>
    <w:rsid w:val="0041798E"/>
    <w:rsid w:val="00473B49"/>
    <w:rsid w:val="004A1DB5"/>
    <w:rsid w:val="004C2017"/>
    <w:rsid w:val="004D2EE1"/>
    <w:rsid w:val="00514D53"/>
    <w:rsid w:val="00520B62"/>
    <w:rsid w:val="0052606B"/>
    <w:rsid w:val="00526B22"/>
    <w:rsid w:val="0053106F"/>
    <w:rsid w:val="0054241F"/>
    <w:rsid w:val="00543138"/>
    <w:rsid w:val="005445DC"/>
    <w:rsid w:val="0054510B"/>
    <w:rsid w:val="005705CF"/>
    <w:rsid w:val="00571484"/>
    <w:rsid w:val="00572FD6"/>
    <w:rsid w:val="0058584A"/>
    <w:rsid w:val="005975B4"/>
    <w:rsid w:val="005C616A"/>
    <w:rsid w:val="005E10B9"/>
    <w:rsid w:val="00635D22"/>
    <w:rsid w:val="006537FB"/>
    <w:rsid w:val="00661135"/>
    <w:rsid w:val="00682851"/>
    <w:rsid w:val="0068531D"/>
    <w:rsid w:val="00693146"/>
    <w:rsid w:val="00693410"/>
    <w:rsid w:val="006A2740"/>
    <w:rsid w:val="006D3C70"/>
    <w:rsid w:val="006E1E87"/>
    <w:rsid w:val="006F2942"/>
    <w:rsid w:val="00722F4A"/>
    <w:rsid w:val="00732548"/>
    <w:rsid w:val="00743704"/>
    <w:rsid w:val="00747BC6"/>
    <w:rsid w:val="00772870"/>
    <w:rsid w:val="00785DE1"/>
    <w:rsid w:val="007C6AF9"/>
    <w:rsid w:val="007C6B34"/>
    <w:rsid w:val="007D5D1B"/>
    <w:rsid w:val="007E5B15"/>
    <w:rsid w:val="007E61B0"/>
    <w:rsid w:val="007F3582"/>
    <w:rsid w:val="00817AD6"/>
    <w:rsid w:val="00820070"/>
    <w:rsid w:val="00853061"/>
    <w:rsid w:val="0085388F"/>
    <w:rsid w:val="00861B34"/>
    <w:rsid w:val="00864FCB"/>
    <w:rsid w:val="00872B5B"/>
    <w:rsid w:val="00876D77"/>
    <w:rsid w:val="008C04B7"/>
    <w:rsid w:val="008F13B7"/>
    <w:rsid w:val="00900B7A"/>
    <w:rsid w:val="00900CD7"/>
    <w:rsid w:val="0092662F"/>
    <w:rsid w:val="00946E8C"/>
    <w:rsid w:val="009A6D8D"/>
    <w:rsid w:val="009B1F9C"/>
    <w:rsid w:val="009D1A2D"/>
    <w:rsid w:val="00A15C79"/>
    <w:rsid w:val="00A16991"/>
    <w:rsid w:val="00A4457A"/>
    <w:rsid w:val="00A841DE"/>
    <w:rsid w:val="00AD6A1F"/>
    <w:rsid w:val="00B555B7"/>
    <w:rsid w:val="00B66879"/>
    <w:rsid w:val="00B743A3"/>
    <w:rsid w:val="00BE4FE7"/>
    <w:rsid w:val="00C13EE0"/>
    <w:rsid w:val="00C23692"/>
    <w:rsid w:val="00C37B37"/>
    <w:rsid w:val="00C42854"/>
    <w:rsid w:val="00C63F0F"/>
    <w:rsid w:val="00CA36CB"/>
    <w:rsid w:val="00CA7194"/>
    <w:rsid w:val="00CC6281"/>
    <w:rsid w:val="00D00077"/>
    <w:rsid w:val="00D05A66"/>
    <w:rsid w:val="00D52222"/>
    <w:rsid w:val="00D549F1"/>
    <w:rsid w:val="00DA7FD6"/>
    <w:rsid w:val="00DC0514"/>
    <w:rsid w:val="00DE7081"/>
    <w:rsid w:val="00DF27D7"/>
    <w:rsid w:val="00E33D12"/>
    <w:rsid w:val="00E657F9"/>
    <w:rsid w:val="00EB0002"/>
    <w:rsid w:val="00EB1670"/>
    <w:rsid w:val="00ED2A3B"/>
    <w:rsid w:val="00F25C76"/>
    <w:rsid w:val="00F6377E"/>
    <w:rsid w:val="00FA0994"/>
    <w:rsid w:val="00FD676C"/>
    <w:rsid w:val="00FF66D9"/>
    <w:rsid w:val="00FF7A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D86521F"/>
  <w15:chartTrackingRefBased/>
  <w15:docId w15:val="{F453431B-0780-463F-931A-A54A7DFF7F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FD676C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berschrift1">
    <w:name w:val="heading 1"/>
    <w:next w:val="Standard"/>
    <w:qFormat/>
    <w:rsid w:val="00FD676C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berschrift2">
    <w:name w:val="heading 2"/>
    <w:basedOn w:val="berschrift1"/>
    <w:next w:val="Standard"/>
    <w:qFormat/>
    <w:rsid w:val="00FD676C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berschrift3">
    <w:name w:val="heading 3"/>
    <w:basedOn w:val="berschrift2"/>
    <w:next w:val="Standard"/>
    <w:qFormat/>
    <w:rsid w:val="00FD676C"/>
    <w:pPr>
      <w:spacing w:before="120"/>
      <w:outlineLvl w:val="2"/>
    </w:pPr>
    <w:rPr>
      <w:sz w:val="28"/>
    </w:rPr>
  </w:style>
  <w:style w:type="paragraph" w:styleId="berschrift4">
    <w:name w:val="heading 4"/>
    <w:basedOn w:val="berschrift3"/>
    <w:next w:val="Standard"/>
    <w:qFormat/>
    <w:rsid w:val="00FD676C"/>
    <w:pPr>
      <w:ind w:left="1418" w:hanging="1418"/>
      <w:outlineLvl w:val="3"/>
    </w:pPr>
    <w:rPr>
      <w:sz w:val="24"/>
    </w:rPr>
  </w:style>
  <w:style w:type="paragraph" w:styleId="berschrift5">
    <w:name w:val="heading 5"/>
    <w:basedOn w:val="berschrift4"/>
    <w:next w:val="Standard"/>
    <w:qFormat/>
    <w:rsid w:val="00FD676C"/>
    <w:pPr>
      <w:ind w:left="1701" w:hanging="1701"/>
      <w:outlineLvl w:val="4"/>
    </w:pPr>
    <w:rPr>
      <w:sz w:val="22"/>
    </w:rPr>
  </w:style>
  <w:style w:type="paragraph" w:styleId="berschrift6">
    <w:name w:val="heading 6"/>
    <w:basedOn w:val="H6"/>
    <w:next w:val="Standard"/>
    <w:qFormat/>
    <w:rsid w:val="00FD676C"/>
    <w:pPr>
      <w:outlineLvl w:val="5"/>
    </w:pPr>
  </w:style>
  <w:style w:type="paragraph" w:styleId="berschrift7">
    <w:name w:val="heading 7"/>
    <w:basedOn w:val="H6"/>
    <w:next w:val="Standard"/>
    <w:qFormat/>
    <w:rsid w:val="00FD676C"/>
    <w:pPr>
      <w:outlineLvl w:val="6"/>
    </w:pPr>
  </w:style>
  <w:style w:type="paragraph" w:styleId="berschrift8">
    <w:name w:val="heading 8"/>
    <w:basedOn w:val="berschrift1"/>
    <w:next w:val="Standard"/>
    <w:qFormat/>
    <w:rsid w:val="00FD676C"/>
    <w:pPr>
      <w:ind w:left="0" w:firstLine="0"/>
      <w:outlineLvl w:val="7"/>
    </w:pPr>
  </w:style>
  <w:style w:type="paragraph" w:styleId="berschrift9">
    <w:name w:val="heading 9"/>
    <w:basedOn w:val="berschrift8"/>
    <w:next w:val="Standard"/>
    <w:qFormat/>
    <w:rsid w:val="00FD676C"/>
    <w:pPr>
      <w:outlineLvl w:val="8"/>
    </w:pPr>
  </w:style>
  <w:style w:type="character" w:default="1" w:styleId="Absatz-Standardschriftart">
    <w:name w:val="Default Paragraph Font"/>
    <w:semiHidden/>
    <w:rsid w:val="00FD676C"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  <w:rsid w:val="00FD676C"/>
  </w:style>
  <w:style w:type="paragraph" w:styleId="Verzeichnis8">
    <w:name w:val="toc 8"/>
    <w:basedOn w:val="Verzeichnis1"/>
    <w:semiHidden/>
    <w:rsid w:val="00FD676C"/>
    <w:pPr>
      <w:spacing w:before="180"/>
      <w:ind w:left="2693" w:hanging="2693"/>
    </w:pPr>
    <w:rPr>
      <w:b/>
    </w:rPr>
  </w:style>
  <w:style w:type="paragraph" w:styleId="Verzeichnis1">
    <w:name w:val="toc 1"/>
    <w:semiHidden/>
    <w:rsid w:val="00FD676C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FD676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Verzeichnis5">
    <w:name w:val="toc 5"/>
    <w:basedOn w:val="Verzeichnis4"/>
    <w:semiHidden/>
    <w:rsid w:val="00FD676C"/>
    <w:pPr>
      <w:ind w:left="1701" w:hanging="1701"/>
    </w:pPr>
  </w:style>
  <w:style w:type="paragraph" w:styleId="Verzeichnis4">
    <w:name w:val="toc 4"/>
    <w:basedOn w:val="Verzeichnis3"/>
    <w:semiHidden/>
    <w:rsid w:val="00FD676C"/>
    <w:pPr>
      <w:ind w:left="1418" w:hanging="1418"/>
    </w:pPr>
  </w:style>
  <w:style w:type="paragraph" w:styleId="Verzeichnis3">
    <w:name w:val="toc 3"/>
    <w:basedOn w:val="Verzeichnis2"/>
    <w:semiHidden/>
    <w:rsid w:val="00FD676C"/>
    <w:pPr>
      <w:ind w:left="1134" w:hanging="1134"/>
    </w:pPr>
  </w:style>
  <w:style w:type="paragraph" w:styleId="Verzeichnis2">
    <w:name w:val="toc 2"/>
    <w:basedOn w:val="Verzeichnis1"/>
    <w:semiHidden/>
    <w:rsid w:val="00FD676C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FD676C"/>
    <w:pPr>
      <w:ind w:left="284"/>
    </w:pPr>
  </w:style>
  <w:style w:type="paragraph" w:styleId="Index1">
    <w:name w:val="index 1"/>
    <w:basedOn w:val="Standard"/>
    <w:semiHidden/>
    <w:rsid w:val="00FD676C"/>
    <w:pPr>
      <w:keepLines/>
      <w:spacing w:after="0"/>
    </w:pPr>
  </w:style>
  <w:style w:type="paragraph" w:customStyle="1" w:styleId="ZH">
    <w:name w:val="ZH"/>
    <w:rsid w:val="00FD676C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berschrift1"/>
    <w:next w:val="Standard"/>
    <w:rsid w:val="00FD676C"/>
    <w:pPr>
      <w:outlineLvl w:val="9"/>
    </w:pPr>
  </w:style>
  <w:style w:type="paragraph" w:styleId="Listennummer2">
    <w:name w:val="List Number 2"/>
    <w:basedOn w:val="Listennummer"/>
    <w:semiHidden/>
    <w:rsid w:val="00FD676C"/>
    <w:pPr>
      <w:ind w:left="851"/>
    </w:pPr>
  </w:style>
  <w:style w:type="paragraph" w:styleId="Kopfzeile">
    <w:name w:val="header"/>
    <w:semiHidden/>
    <w:rsid w:val="00FD676C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unotenzeichen">
    <w:name w:val="footnote reference"/>
    <w:basedOn w:val="Absatz-Standardschriftart"/>
    <w:semiHidden/>
    <w:rsid w:val="00FD676C"/>
    <w:rPr>
      <w:b/>
      <w:position w:val="6"/>
      <w:sz w:val="16"/>
    </w:rPr>
  </w:style>
  <w:style w:type="paragraph" w:styleId="Funotentext">
    <w:name w:val="footnote text"/>
    <w:basedOn w:val="Standard"/>
    <w:semiHidden/>
    <w:rsid w:val="00FD676C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FD676C"/>
    <w:rPr>
      <w:b/>
    </w:rPr>
  </w:style>
  <w:style w:type="paragraph" w:customStyle="1" w:styleId="TAC">
    <w:name w:val="TAC"/>
    <w:basedOn w:val="TAL"/>
    <w:rsid w:val="00FD676C"/>
    <w:pPr>
      <w:jc w:val="center"/>
    </w:pPr>
  </w:style>
  <w:style w:type="paragraph" w:customStyle="1" w:styleId="TF">
    <w:name w:val="TF"/>
    <w:basedOn w:val="TH"/>
    <w:rsid w:val="00FD676C"/>
    <w:pPr>
      <w:keepNext w:val="0"/>
      <w:spacing w:before="0" w:after="240"/>
    </w:pPr>
  </w:style>
  <w:style w:type="paragraph" w:customStyle="1" w:styleId="NO">
    <w:name w:val="NO"/>
    <w:basedOn w:val="Standard"/>
    <w:rsid w:val="00FD676C"/>
    <w:pPr>
      <w:keepLines/>
      <w:ind w:left="1135" w:hanging="851"/>
    </w:pPr>
  </w:style>
  <w:style w:type="paragraph" w:styleId="Verzeichnis9">
    <w:name w:val="toc 9"/>
    <w:basedOn w:val="Verzeichnis8"/>
    <w:semiHidden/>
    <w:rsid w:val="00FD676C"/>
    <w:pPr>
      <w:ind w:left="1418" w:hanging="1418"/>
    </w:pPr>
  </w:style>
  <w:style w:type="paragraph" w:customStyle="1" w:styleId="EX">
    <w:name w:val="EX"/>
    <w:basedOn w:val="Standard"/>
    <w:rsid w:val="00FD676C"/>
    <w:pPr>
      <w:keepLines/>
      <w:ind w:left="1702" w:hanging="1418"/>
    </w:pPr>
  </w:style>
  <w:style w:type="paragraph" w:customStyle="1" w:styleId="FP">
    <w:name w:val="FP"/>
    <w:basedOn w:val="Standard"/>
    <w:rsid w:val="00FD676C"/>
    <w:pPr>
      <w:spacing w:after="0"/>
    </w:pPr>
  </w:style>
  <w:style w:type="paragraph" w:customStyle="1" w:styleId="LD">
    <w:name w:val="LD"/>
    <w:rsid w:val="00FD676C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FD676C"/>
    <w:pPr>
      <w:spacing w:after="0"/>
    </w:pPr>
  </w:style>
  <w:style w:type="paragraph" w:customStyle="1" w:styleId="EW">
    <w:name w:val="EW"/>
    <w:basedOn w:val="EX"/>
    <w:rsid w:val="00FD676C"/>
    <w:pPr>
      <w:spacing w:after="0"/>
    </w:pPr>
  </w:style>
  <w:style w:type="paragraph" w:styleId="Verzeichnis6">
    <w:name w:val="toc 6"/>
    <w:basedOn w:val="Verzeichnis5"/>
    <w:next w:val="Standard"/>
    <w:semiHidden/>
    <w:rsid w:val="00FD676C"/>
    <w:pPr>
      <w:ind w:left="1985" w:hanging="1985"/>
    </w:pPr>
  </w:style>
  <w:style w:type="paragraph" w:styleId="Verzeichnis7">
    <w:name w:val="toc 7"/>
    <w:basedOn w:val="Verzeichnis6"/>
    <w:next w:val="Standard"/>
    <w:semiHidden/>
    <w:rsid w:val="00FD676C"/>
    <w:pPr>
      <w:ind w:left="2268" w:hanging="2268"/>
    </w:pPr>
  </w:style>
  <w:style w:type="paragraph" w:styleId="Aufzhlungszeichen2">
    <w:name w:val="List Bullet 2"/>
    <w:basedOn w:val="Aufzhlungszeichen"/>
    <w:semiHidden/>
    <w:rsid w:val="00FD676C"/>
    <w:pPr>
      <w:ind w:left="851"/>
    </w:pPr>
  </w:style>
  <w:style w:type="paragraph" w:styleId="Aufzhlungszeichen3">
    <w:name w:val="List Bullet 3"/>
    <w:basedOn w:val="Aufzhlungszeichen2"/>
    <w:semiHidden/>
    <w:rsid w:val="00FD676C"/>
    <w:pPr>
      <w:ind w:left="1135"/>
    </w:pPr>
  </w:style>
  <w:style w:type="paragraph" w:styleId="Listennummer">
    <w:name w:val="List Number"/>
    <w:basedOn w:val="Liste"/>
    <w:semiHidden/>
    <w:rsid w:val="00FD676C"/>
  </w:style>
  <w:style w:type="paragraph" w:customStyle="1" w:styleId="EQ">
    <w:name w:val="EQ"/>
    <w:basedOn w:val="Standard"/>
    <w:next w:val="Standard"/>
    <w:rsid w:val="00FD676C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Standard"/>
    <w:rsid w:val="00FD676C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FD676C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FD676C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FD676C"/>
    <w:pPr>
      <w:jc w:val="right"/>
    </w:pPr>
  </w:style>
  <w:style w:type="paragraph" w:customStyle="1" w:styleId="H6">
    <w:name w:val="H6"/>
    <w:basedOn w:val="berschrift5"/>
    <w:next w:val="Standard"/>
    <w:rsid w:val="00FD676C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FD676C"/>
    <w:pPr>
      <w:ind w:left="851" w:hanging="851"/>
    </w:pPr>
  </w:style>
  <w:style w:type="paragraph" w:customStyle="1" w:styleId="TAL">
    <w:name w:val="TAL"/>
    <w:basedOn w:val="Standard"/>
    <w:rsid w:val="00FD676C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FD676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FD676C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FD676C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FD676C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FD676C"/>
    <w:pPr>
      <w:framePr w:wrap="notBeside" w:y="16161"/>
    </w:pPr>
  </w:style>
  <w:style w:type="character" w:customStyle="1" w:styleId="ZGSM">
    <w:name w:val="ZGSM"/>
    <w:rsid w:val="00FD676C"/>
  </w:style>
  <w:style w:type="paragraph" w:styleId="Liste2">
    <w:name w:val="List 2"/>
    <w:basedOn w:val="Liste"/>
    <w:semiHidden/>
    <w:rsid w:val="00FD676C"/>
    <w:pPr>
      <w:ind w:left="851"/>
    </w:pPr>
  </w:style>
  <w:style w:type="paragraph" w:customStyle="1" w:styleId="ZG">
    <w:name w:val="ZG"/>
    <w:rsid w:val="00FD676C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e3">
    <w:name w:val="List 3"/>
    <w:basedOn w:val="Liste2"/>
    <w:semiHidden/>
    <w:rsid w:val="00FD676C"/>
    <w:pPr>
      <w:ind w:left="1135"/>
    </w:pPr>
  </w:style>
  <w:style w:type="paragraph" w:styleId="Liste4">
    <w:name w:val="List 4"/>
    <w:basedOn w:val="Liste3"/>
    <w:semiHidden/>
    <w:rsid w:val="00FD676C"/>
    <w:pPr>
      <w:ind w:left="1418"/>
    </w:pPr>
  </w:style>
  <w:style w:type="paragraph" w:styleId="Liste5">
    <w:name w:val="List 5"/>
    <w:basedOn w:val="Liste4"/>
    <w:semiHidden/>
    <w:rsid w:val="00FD676C"/>
    <w:pPr>
      <w:ind w:left="1702"/>
    </w:pPr>
  </w:style>
  <w:style w:type="paragraph" w:customStyle="1" w:styleId="EditorsNote">
    <w:name w:val="Editor's Note"/>
    <w:basedOn w:val="NO"/>
    <w:rsid w:val="00FD676C"/>
    <w:rPr>
      <w:color w:val="FF0000"/>
    </w:rPr>
  </w:style>
  <w:style w:type="paragraph" w:styleId="Liste">
    <w:name w:val="List"/>
    <w:basedOn w:val="Standard"/>
    <w:semiHidden/>
    <w:rsid w:val="00FD676C"/>
    <w:pPr>
      <w:ind w:left="568" w:hanging="284"/>
    </w:pPr>
  </w:style>
  <w:style w:type="paragraph" w:styleId="Aufzhlungszeichen">
    <w:name w:val="List Bullet"/>
    <w:basedOn w:val="Liste"/>
    <w:semiHidden/>
    <w:rsid w:val="00FD676C"/>
  </w:style>
  <w:style w:type="paragraph" w:styleId="Aufzhlungszeichen4">
    <w:name w:val="List Bullet 4"/>
    <w:basedOn w:val="Aufzhlungszeichen3"/>
    <w:semiHidden/>
    <w:rsid w:val="00FD676C"/>
    <w:pPr>
      <w:ind w:left="1418"/>
    </w:pPr>
  </w:style>
  <w:style w:type="paragraph" w:styleId="Aufzhlungszeichen5">
    <w:name w:val="List Bullet 5"/>
    <w:basedOn w:val="Aufzhlungszeichen4"/>
    <w:semiHidden/>
    <w:rsid w:val="00FD676C"/>
    <w:pPr>
      <w:ind w:left="1702"/>
    </w:pPr>
  </w:style>
  <w:style w:type="paragraph" w:customStyle="1" w:styleId="B1">
    <w:name w:val="B1"/>
    <w:basedOn w:val="Liste"/>
    <w:rsid w:val="00FD676C"/>
  </w:style>
  <w:style w:type="paragraph" w:customStyle="1" w:styleId="B2">
    <w:name w:val="B2"/>
    <w:basedOn w:val="Liste2"/>
    <w:rsid w:val="00FD676C"/>
  </w:style>
  <w:style w:type="paragraph" w:customStyle="1" w:styleId="B3">
    <w:name w:val="B3"/>
    <w:basedOn w:val="Liste3"/>
    <w:rsid w:val="00FD676C"/>
  </w:style>
  <w:style w:type="paragraph" w:customStyle="1" w:styleId="B4">
    <w:name w:val="B4"/>
    <w:basedOn w:val="Liste4"/>
    <w:rsid w:val="00FD676C"/>
  </w:style>
  <w:style w:type="paragraph" w:customStyle="1" w:styleId="B5">
    <w:name w:val="B5"/>
    <w:basedOn w:val="Liste5"/>
    <w:rsid w:val="00FD676C"/>
  </w:style>
  <w:style w:type="paragraph" w:styleId="Fuzeile">
    <w:name w:val="footer"/>
    <w:basedOn w:val="Kopfzeile"/>
    <w:semiHidden/>
    <w:rsid w:val="00FD676C"/>
    <w:pPr>
      <w:jc w:val="center"/>
    </w:pPr>
    <w:rPr>
      <w:i/>
    </w:rPr>
  </w:style>
  <w:style w:type="paragraph" w:customStyle="1" w:styleId="ZTD">
    <w:name w:val="ZTD"/>
    <w:basedOn w:val="ZB"/>
    <w:rsid w:val="00FD676C"/>
    <w:pPr>
      <w:framePr w:hRule="auto" w:wrap="notBeside" w:y="852"/>
    </w:pPr>
    <w:rPr>
      <w:i w:val="0"/>
      <w:sz w:val="40"/>
    </w:rPr>
  </w:style>
  <w:style w:type="character" w:styleId="Platzhaltertext">
    <w:name w:val="Placeholder Text"/>
    <w:basedOn w:val="Absatz-Standardschriftart"/>
    <w:uiPriority w:val="99"/>
    <w:semiHidden/>
    <w:rsid w:val="00A16991"/>
    <w:rPr>
      <w:color w:val="808080"/>
    </w:rPr>
  </w:style>
  <w:style w:type="paragraph" w:styleId="Literaturverzeichnis">
    <w:name w:val="Bibliography"/>
    <w:basedOn w:val="Standard"/>
    <w:next w:val="Standard"/>
    <w:uiPriority w:val="37"/>
    <w:unhideWhenUsed/>
    <w:rsid w:val="0054510B"/>
  </w:style>
  <w:style w:type="paragraph" w:styleId="Listenabsatz">
    <w:name w:val="List Paragraph"/>
    <w:basedOn w:val="Standard"/>
    <w:uiPriority w:val="34"/>
    <w:qFormat/>
    <w:rsid w:val="00CA7194"/>
    <w:pPr>
      <w:ind w:left="720"/>
      <w:contextualSpacing/>
    </w:pPr>
  </w:style>
  <w:style w:type="table" w:styleId="Tabellenraster">
    <w:name w:val="Table Grid"/>
    <w:basedOn w:val="NormaleTabelle"/>
    <w:rsid w:val="00ED2A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B555B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B555B7"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B555B7"/>
    <w:rPr>
      <w:rFonts w:ascii="Times New Roman" w:hAnsi="Times New Roman"/>
      <w:lang w:val="en-GB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555B7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555B7"/>
    <w:rPr>
      <w:rFonts w:ascii="Times New Roman" w:hAnsi="Times New Roman"/>
      <w:b/>
      <w:bCs/>
      <w:lang w:val="en-GB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555B7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555B7"/>
    <w:rPr>
      <w:rFonts w:ascii="Segoe UI" w:hAnsi="Segoe UI" w:cs="Segoe UI"/>
      <w:sz w:val="18"/>
      <w:szCs w:val="18"/>
      <w:lang w:val="en-GB"/>
    </w:rPr>
  </w:style>
  <w:style w:type="paragraph" w:styleId="Beschriftung">
    <w:name w:val="caption"/>
    <w:basedOn w:val="Standard"/>
    <w:next w:val="Standard"/>
    <w:uiPriority w:val="35"/>
    <w:unhideWhenUsed/>
    <w:qFormat/>
    <w:rsid w:val="00693410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9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7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4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2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0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3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42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46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3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3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2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4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17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03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6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7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2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6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6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92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6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8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6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5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0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1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9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4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9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1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2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1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4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8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8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8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17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4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3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8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06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5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1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8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3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6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55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49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7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64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2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8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0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55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6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6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97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8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0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1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2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7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9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7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3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0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7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9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8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0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0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7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1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6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1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86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6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05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7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1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82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0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5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8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7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23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9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2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6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2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6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8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2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5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8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0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8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0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7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9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28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0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1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9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5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1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17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5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2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5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3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86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5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7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86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2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1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7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06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99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7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0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8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5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5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8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06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4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7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4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32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8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22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3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7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3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7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34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an.Reimes\AppData\Roaming\Microsoft\Templates\3gpp_70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3GP183A</b:Tag>
    <b:SourceType>ElectronicSource</b:SourceType>
    <b:Guid>{5CABB29D-37B9-4F39-B2CE-AE275CC54508}</b:Guid>
    <b:Title>New SID on ambient noise test methodology for evaluation of acoustic UE performance (FS_ANTeM)</b:Title>
    <b:Year>25 November 2018</b:Year>
    <b:City>Busan, South Korea</b:City>
    <b:Author>
      <b:Author>
        <b:Corporate>3GPP S4-181500</b:Corporate>
      </b:Author>
    </b:Author>
    <b:Publisher>HEAD acoustics GmbH, Qualcomm Incorporated, Deutsche Telekom AG, Intel, HuaWei Technologies Co., Ltd</b:Publisher>
    <b:RefOrder>8</b:RefOrder>
  </b:Source>
  <b:Source>
    <b:Tag>3GP6</b:Tag>
    <b:SourceType>ConferenceProceedings</b:SourceType>
    <b:Guid>{168CB851-35CF-45B4-9600-B4D4EC4AD639}</b:Guid>
    <b:Author>
      <b:Author>
        <b:Corporate>3GPP TS 26.131</b:Corporate>
      </b:Author>
    </b:Author>
    <b:Title>Terminal acoustic characteristics for telephony; Requirements</b:Title>
    <b:Year>Release 16.0.0</b:Year>
    <b:RefOrder>9</b:RefOrder>
  </b:Source>
  <b:Source>
    <b:Tag>3GP00</b:Tag>
    <b:SourceType>ConferenceProceedings</b:SourceType>
    <b:Guid>{C11486E5-5692-4926-827E-3610EC77E8C9}</b:Guid>
    <b:Author>
      <b:Author>
        <b:Corporate>3GPP TS 26.132</b:Corporate>
      </b:Author>
    </b:Author>
    <b:Title>Speech and video telephony terminal acoustic test specification</b:Title>
    <b:Year>Release 16.0.0</b:Year>
    <b:RefOrder>7</b:RefOrder>
  </b:Source>
  <b:Source>
    <b:Tag>es2023961v17</b:Tag>
    <b:SourceType>Report</b:SourceType>
    <b:Guid>{7704679A-3DA1-4D9E-8438-A01EE97356D6}</b:Guid>
    <b:Author>
      <b:Author>
        <b:Corporate>ETSI ES 202 396-1 v1.7.1</b:Corporate>
      </b:Author>
    </b:Author>
    <b:Title>Speech Processing, Transmission and Quality Aspects (STQ); Speech quality performance</b:Title>
    <b:Year>10/2017</b:Year>
    <b:RefOrder>1</b:RefOrder>
  </b:Source>
  <b:Source>
    <b:Tag>3GPPRRTestplan</b:Tag>
    <b:SourceType>ElectronicSource</b:SourceType>
    <b:Guid>{28296CB7-CD8D-43F3-A8C3-519412635A94}</b:Guid>
    <b:Author>
      <b:Author>
        <b:Corporate>3GPP S4-190683</b:Corporate>
      </b:Author>
    </b:Author>
    <b:Title>Test plan for a Round-Robin-Test - comparison of noise field simulations for handset mode v0.2</b:Title>
    <b:City>Cork, Ireland</b:City>
    <b:Publisher>HEAD acoustics GmbH, Intel</b:Publisher>
    <b:Year>05 July 2019</b:Year>
    <b:RefOrder>2</b:RefOrder>
  </b:Source>
  <b:Source>
    <b:Tag>3PASSv3</b:Tag>
    <b:SourceType>ConferenceProceedings</b:SourceType>
    <b:Guid>{192A4DD2-7AD0-4674-86CC-99A7246CE82F}</b:Guid>
    <b:Author>
      <b:Author>
        <b:Corporate>ETSI TS 103 224 v1.3.1</b:Corporate>
      </b:Author>
    </b:Author>
    <b:Title>Speech and multimedia Transmission Quality (STQ);. A sound field reproduction method for terminal testing including a background noise database</b:Title>
    <b:Year>07/2017</b:Year>
    <b:RefOrder>3</b:RefOrder>
  </b:Source>
  <b:Source>
    <b:Tag>3GP195</b:Tag>
    <b:SourceType>ElectronicSource</b:SourceType>
    <b:Guid>{994B58E8-F4B2-481E-AC25-487281C9E66D}</b:Guid>
    <b:Author>
      <b:Author>
        <b:Corporate>3GPP S4-190954</b:Corporate>
      </b:Author>
    </b:Author>
    <b:Title>Improved description of labs participating in RR-Test</b:Title>
    <b:City>Ljubljana, Slovenia</b:City>
    <b:Publisher>HEAD acoustics GmbH, Intel</b:Publisher>
    <b:Year>16 August 2019</b:Year>
    <b:RefOrder>5</b:RefOrder>
  </b:Source>
  <b:Source>
    <b:Tag>3GS4190554</b:Tag>
    <b:SourceType>ElectronicSource</b:SourceType>
    <b:Guid>{07D4CEDA-3BF4-41D6-A200-EEFEB9CB94D8}</b:Guid>
    <b:Author>
      <b:Author>
        <b:Corporate>3GPP S4-190554</b:Corporate>
      </b:Author>
    </b:Author>
    <b:Title>LS on Round-robin test plan for FS_AnTEM (To: CTIA)</b:Title>
    <b:Year>17 April 2019</b:Year>
    <b:City>Newport Beach, USA</b:City>
    <b:Publisher>TSG SA WG4</b:Publisher>
    <b:RefOrder>6</b:RefOrder>
  </b:Source>
  <b:Source>
    <b:Tag>3GTR26921</b:Tag>
    <b:SourceType>ConferenceProceedings</b:SourceType>
    <b:Guid>{7EA88838-45CB-4332-AAEA-46C6DB82381B}</b:Guid>
    <b:Title>Investigations on ambient noise reproduction systems for acoustic testing of terminals</b:Title>
    <b:Author>
      <b:Author>
        <b:Corporate>3GPP TR 26.921</b:Corporate>
      </b:Author>
    </b:Author>
    <b:ConferenceName>Release-16</b:ConferenceName>
    <b:RefOrder>4</b:RefOrder>
  </b:Source>
  <b:Source>
    <b:Tag>ETSI103106</b:Tag>
    <b:SourceType>ConferenceProceedings</b:SourceType>
    <b:Guid>{3B4C309F-4C7C-4EB6-B6A0-97049362E9C7}</b:Guid>
    <b:Author>
      <b:Author>
        <b:Corporate>ETSI TS 103 106 v1.3.1</b:Corporate>
      </b:Author>
    </b:Author>
    <b:Title>Speech quality performance in the presence of background noise: Background noise transmission for mobile terminals-objective test methods</b:Title>
    <b:Year>04/2014</b:Year>
    <b:RefOrder>10</b:RefOrder>
  </b:Source>
  <b:Source>
    <b:Tag>ETSI103281</b:Tag>
    <b:SourceType>ConferenceProceedings</b:SourceType>
    <b:Guid>{0902FBF7-A9AB-4C39-89EF-C6C3C344DE65}</b:Guid>
    <b:Title>Speech quality in the presence of background noise: Objective test methods for super-wideband and fullband terminals</b:Title>
    <b:Year>01/2018</b:Year>
    <b:Author>
      <b:Author>
        <b:Corporate>ETSI TS 103 281 v1.2.1</b:Corporate>
      </b:Author>
    </b:Author>
    <b:RefOrder>11</b:RefOrder>
  </b:Source>
</b:Sources>
</file>

<file path=customXml/itemProps1.xml><?xml version="1.0" encoding="utf-8"?>
<ds:datastoreItem xmlns:ds="http://schemas.openxmlformats.org/officeDocument/2006/customXml" ds:itemID="{5EFCA893-EA27-43B6-A710-2D8301C9D3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14</Pages>
  <Words>2173</Words>
  <Characters>12390</Characters>
  <Application>Microsoft Office Word</Application>
  <DocSecurity>0</DocSecurity>
  <Lines>103</Lines>
  <Paragraphs>29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ETSI Sophia Antipolis</Company>
  <LinksUpToDate>false</LinksUpToDate>
  <CharactersWithSpaces>14534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Word for Windows 6.x &amp; 95+</dc:subject>
  <dc:creator>Reimes, Jan</dc:creator>
  <cp:keywords>ESA, style sheet, Winword, CTPClassification=CTP_NT</cp:keywords>
  <dc:description/>
  <cp:lastModifiedBy>Reimes, Jan</cp:lastModifiedBy>
  <cp:revision>14</cp:revision>
  <cp:lastPrinted>1900-01-01T07:00:00Z</cp:lastPrinted>
  <dcterms:created xsi:type="dcterms:W3CDTF">2019-09-16T12:56:00Z</dcterms:created>
  <dcterms:modified xsi:type="dcterms:W3CDTF">2019-09-16T16:23:00Z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bb44b418-d3d6-4b56-bcf8-56c387f2036d</vt:lpwstr>
  </property>
  <property fmtid="{D5CDD505-2E9C-101B-9397-08002B2CF9AE}" pid="3" name="CTP_TimeStamp">
    <vt:lpwstr>2019-07-25 20:20:59Z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